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52"/>
        <w:gridCol w:w="3827"/>
        <w:gridCol w:w="2127"/>
      </w:tblGrid>
      <w:tr w:rsidR="00A02538" w:rsidRPr="00A02538" w14:paraId="4FED83AB" w14:textId="77777777" w:rsidTr="00974703">
        <w:trPr>
          <w:trHeight w:val="578"/>
        </w:trPr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04ED8" w14:textId="77777777" w:rsidR="00CE29EC" w:rsidRPr="00A02538" w:rsidRDefault="00CE29EC" w:rsidP="00974703">
            <w:pPr>
              <w:rPr>
                <w:rFonts w:cs="Arial"/>
                <w:b/>
                <w:color w:val="002C5F"/>
                <w:sz w:val="32"/>
              </w:rPr>
            </w:pPr>
            <w:r w:rsidRPr="00A02538">
              <w:rPr>
                <w:rFonts w:cs="Arial"/>
                <w:b/>
                <w:color w:val="002C5F"/>
                <w:sz w:val="32"/>
              </w:rPr>
              <w:t>Betriebl</w:t>
            </w:r>
            <w:r w:rsidR="00974703" w:rsidRPr="00A02538">
              <w:rPr>
                <w:rFonts w:cs="Arial"/>
                <w:b/>
                <w:color w:val="002C5F"/>
                <w:sz w:val="32"/>
              </w:rPr>
              <w:t xml:space="preserve">iche Auskunft zum Arbeitsschutz                         </w:t>
            </w:r>
            <w:r w:rsidRPr="00A02538">
              <w:rPr>
                <w:rFonts w:cs="Arial"/>
                <w:b/>
                <w:color w:val="002C5F"/>
                <w:sz w:val="32"/>
              </w:rPr>
              <w:t xml:space="preserve">Teil C </w:t>
            </w:r>
          </w:p>
        </w:tc>
      </w:tr>
      <w:tr w:rsidR="00CE29EC" w:rsidRPr="00974703" w14:paraId="27C73E5A" w14:textId="77777777" w:rsidTr="00974703">
        <w:trPr>
          <w:trHeight w:val="374"/>
        </w:trPr>
        <w:tc>
          <w:tcPr>
            <w:tcW w:w="960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E110BC" w14:textId="77777777" w:rsidR="00974703" w:rsidRDefault="00CE29EC" w:rsidP="00D2721B">
            <w:pPr>
              <w:tabs>
                <w:tab w:val="left" w:pos="8283"/>
              </w:tabs>
              <w:rPr>
                <w:rFonts w:cs="Arial"/>
                <w:color w:val="FF0000"/>
                <w:sz w:val="20"/>
                <w:szCs w:val="20"/>
              </w:rPr>
            </w:pPr>
            <w:r w:rsidRPr="00974703">
              <w:rPr>
                <w:rFonts w:cs="Arial"/>
                <w:color w:val="FF0000"/>
                <w:sz w:val="20"/>
                <w:szCs w:val="20"/>
              </w:rPr>
              <w:t>Teil C der betrieblichen Auskunft muss vor Arbeitsbeginn auf der Baustelle an den SiGe-Koordinator übermittelt werden.</w:t>
            </w:r>
          </w:p>
          <w:p w14:paraId="064BDF6E" w14:textId="77777777" w:rsidR="00CE29EC" w:rsidRPr="00974703" w:rsidRDefault="00D2721B" w:rsidP="00D2721B">
            <w:pPr>
              <w:tabs>
                <w:tab w:val="left" w:pos="8283"/>
              </w:tabs>
              <w:rPr>
                <w:rFonts w:cs="Arial"/>
                <w:sz w:val="20"/>
                <w:szCs w:val="20"/>
              </w:rPr>
            </w:pPr>
            <w:r w:rsidRPr="00974703">
              <w:rPr>
                <w:rFonts w:cs="Arial"/>
                <w:color w:val="FF0000"/>
                <w:sz w:val="20"/>
                <w:szCs w:val="20"/>
              </w:rPr>
              <w:tab/>
            </w:r>
          </w:p>
        </w:tc>
      </w:tr>
      <w:tr w:rsidR="003D34E9" w:rsidRPr="00974703" w14:paraId="70C39B6D" w14:textId="77777777" w:rsidTr="00974703">
        <w:trPr>
          <w:trHeight w:val="454"/>
        </w:trPr>
        <w:tc>
          <w:tcPr>
            <w:tcW w:w="9606" w:type="dxa"/>
            <w:gridSpan w:val="3"/>
            <w:shd w:val="clear" w:color="auto" w:fill="D9D9D9" w:themeFill="background1" w:themeFillShade="D9"/>
            <w:vAlign w:val="center"/>
          </w:tcPr>
          <w:p w14:paraId="21AFCFCC" w14:textId="77777777" w:rsidR="003D34E9" w:rsidRPr="00974703" w:rsidRDefault="003D34E9" w:rsidP="00974703">
            <w:pPr>
              <w:rPr>
                <w:rFonts w:cs="Arial"/>
                <w:b/>
                <w:sz w:val="28"/>
              </w:rPr>
            </w:pPr>
            <w:r w:rsidRPr="00974703">
              <w:rPr>
                <w:rFonts w:cs="Arial"/>
                <w:b/>
                <w:sz w:val="28"/>
              </w:rPr>
              <w:t>Befähigungsnachweise</w:t>
            </w:r>
          </w:p>
        </w:tc>
      </w:tr>
      <w:tr w:rsidR="00CE29EC" w:rsidRPr="00974703" w14:paraId="3B9BB7A2" w14:textId="77777777" w:rsidTr="00974703">
        <w:trPr>
          <w:trHeight w:val="804"/>
        </w:trPr>
        <w:tc>
          <w:tcPr>
            <w:tcW w:w="9606" w:type="dxa"/>
            <w:gridSpan w:val="3"/>
            <w:vAlign w:val="center"/>
          </w:tcPr>
          <w:p w14:paraId="1B2E8808" w14:textId="77777777" w:rsidR="00057828" w:rsidRDefault="00057828" w:rsidP="00974703">
            <w:pPr>
              <w:rPr>
                <w:rFonts w:cs="Arial"/>
                <w:sz w:val="20"/>
                <w:szCs w:val="20"/>
              </w:rPr>
            </w:pPr>
          </w:p>
          <w:p w14:paraId="63254FE1" w14:textId="77777777" w:rsidR="00CE29EC" w:rsidRDefault="00CE29EC" w:rsidP="00974703">
            <w:pPr>
              <w:rPr>
                <w:rFonts w:cs="Arial"/>
                <w:sz w:val="20"/>
                <w:szCs w:val="20"/>
              </w:rPr>
            </w:pPr>
            <w:r w:rsidRPr="00974703">
              <w:rPr>
                <w:rFonts w:cs="Arial"/>
                <w:sz w:val="20"/>
                <w:szCs w:val="20"/>
              </w:rPr>
              <w:t xml:space="preserve">Für die Verwendung von Arbeitsmittel mit besonderem Gefahrenpotenzial sind nur dafür ausgebildete und unterwiesene Personen zugelassen (BetrSichV § 12). Zu diesem Formular sind die entsprechenden Nachweise der Unterweisung, evtl. schriftliche Beauftragung und Fahrerlaubnis vorzulegen. </w:t>
            </w:r>
          </w:p>
          <w:p w14:paraId="297654B0" w14:textId="77777777" w:rsidR="00057828" w:rsidRPr="00974703" w:rsidRDefault="00057828" w:rsidP="00974703">
            <w:pPr>
              <w:rPr>
                <w:rFonts w:cs="Arial"/>
                <w:sz w:val="20"/>
                <w:szCs w:val="20"/>
              </w:rPr>
            </w:pPr>
          </w:p>
        </w:tc>
      </w:tr>
      <w:tr w:rsidR="00CE29EC" w:rsidRPr="00974703" w14:paraId="46238E16" w14:textId="77777777" w:rsidTr="00D2721B">
        <w:trPr>
          <w:trHeight w:val="85"/>
        </w:trPr>
        <w:tc>
          <w:tcPr>
            <w:tcW w:w="9606" w:type="dxa"/>
            <w:gridSpan w:val="3"/>
            <w:tcBorders>
              <w:left w:val="nil"/>
              <w:right w:val="nil"/>
            </w:tcBorders>
          </w:tcPr>
          <w:p w14:paraId="5FE09791" w14:textId="77777777" w:rsidR="00CE29EC" w:rsidRPr="00974703" w:rsidRDefault="00CE29EC" w:rsidP="006479B3">
            <w:pPr>
              <w:rPr>
                <w:rFonts w:cs="Arial"/>
                <w:b/>
                <w:sz w:val="4"/>
                <w:szCs w:val="4"/>
              </w:rPr>
            </w:pPr>
          </w:p>
        </w:tc>
      </w:tr>
      <w:tr w:rsidR="003D34E9" w:rsidRPr="00974703" w14:paraId="47F7B403" w14:textId="77777777" w:rsidTr="00057828">
        <w:trPr>
          <w:trHeight w:val="1191"/>
        </w:trPr>
        <w:tc>
          <w:tcPr>
            <w:tcW w:w="9606" w:type="dxa"/>
            <w:gridSpan w:val="3"/>
            <w:vAlign w:val="center"/>
          </w:tcPr>
          <w:p w14:paraId="5D0EB7DC" w14:textId="77777777" w:rsidR="003D34E9" w:rsidRPr="00057828" w:rsidRDefault="003D34E9" w:rsidP="00974703">
            <w:pPr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 xml:space="preserve">Gerüste </w:t>
            </w:r>
            <w:r w:rsidR="00220596" w:rsidRPr="00057828">
              <w:rPr>
                <w:rFonts w:cs="Arial"/>
                <w:b/>
                <w:sz w:val="20"/>
                <w:szCs w:val="20"/>
              </w:rPr>
              <w:t>(Fahrbare und durch Eigenpersonal aufgebaute (Klein-) Gerüste)</w:t>
            </w:r>
          </w:p>
          <w:p w14:paraId="18B052E8" w14:textId="77777777" w:rsidR="00057828" w:rsidRDefault="003D34E9" w:rsidP="00974703">
            <w:pPr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t>Folgende Beschäftigte sind durch Ausbildung bzw. Unterweisung zum Auf-, Um- und Abbau von Gerüsten auf der Baustelle befähigt und verantwortlich.</w:t>
            </w:r>
            <w:r w:rsidR="00D2721B" w:rsidRPr="00057828">
              <w:rPr>
                <w:rFonts w:cs="Arial"/>
                <w:sz w:val="20"/>
                <w:szCs w:val="20"/>
              </w:rPr>
              <w:t xml:space="preserve"> </w:t>
            </w:r>
            <w:r w:rsidR="00974703" w:rsidRPr="00057828">
              <w:rPr>
                <w:rFonts w:cs="Arial"/>
                <w:sz w:val="20"/>
                <w:szCs w:val="20"/>
              </w:rPr>
              <w:tab/>
              <w:t xml:space="preserve">              </w:t>
            </w:r>
          </w:p>
          <w:p w14:paraId="3F695BE8" w14:textId="77777777" w:rsidR="003D34E9" w:rsidRPr="00057828" w:rsidRDefault="00D2721B" w:rsidP="00057828">
            <w:pPr>
              <w:jc w:val="right"/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sym w:font="Webdings" w:char="F069"/>
            </w:r>
            <w:r w:rsidRPr="00057828">
              <w:rPr>
                <w:rFonts w:cs="Arial"/>
                <w:sz w:val="20"/>
                <w:szCs w:val="20"/>
              </w:rPr>
              <w:t xml:space="preserve"> </w:t>
            </w:r>
            <w:r w:rsidRPr="00057828">
              <w:rPr>
                <w:rFonts w:cs="Arial"/>
                <w:i/>
                <w:sz w:val="20"/>
                <w:szCs w:val="20"/>
              </w:rPr>
              <w:t>Pflichtenheft „Personal“: Gerüste/Fahrbare Arbeitsbühnen</w:t>
            </w:r>
          </w:p>
        </w:tc>
      </w:tr>
      <w:tr w:rsidR="003D34E9" w:rsidRPr="00974703" w14:paraId="055D83F5" w14:textId="77777777" w:rsidTr="00903CEC">
        <w:tc>
          <w:tcPr>
            <w:tcW w:w="3652" w:type="dxa"/>
            <w:vAlign w:val="center"/>
          </w:tcPr>
          <w:p w14:paraId="04C1C40A" w14:textId="77777777" w:rsidR="003D34E9" w:rsidRPr="00057828" w:rsidRDefault="004E5749" w:rsidP="0005782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Name</w:t>
            </w:r>
          </w:p>
        </w:tc>
        <w:tc>
          <w:tcPr>
            <w:tcW w:w="3827" w:type="dxa"/>
            <w:vAlign w:val="center"/>
          </w:tcPr>
          <w:p w14:paraId="188A6B28" w14:textId="77777777" w:rsidR="003D34E9" w:rsidRPr="00057828" w:rsidRDefault="004E5749" w:rsidP="0005782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Vorname</w:t>
            </w:r>
          </w:p>
        </w:tc>
        <w:tc>
          <w:tcPr>
            <w:tcW w:w="2127" w:type="dxa"/>
            <w:vAlign w:val="center"/>
          </w:tcPr>
          <w:p w14:paraId="113DA7DD" w14:textId="77777777" w:rsidR="003D34E9" w:rsidRPr="00057828" w:rsidRDefault="004C1A11" w:rsidP="0005782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Ausstellungsdatum Nachweis</w:t>
            </w:r>
          </w:p>
        </w:tc>
      </w:tr>
      <w:tr w:rsidR="003D34E9" w:rsidRPr="00974703" w14:paraId="5D0D4231" w14:textId="77777777" w:rsidTr="00903CEC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726964248"/>
            <w:placeholder>
              <w:docPart w:val="158012DFE29D41C39EB768BE82F06510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14:paraId="6F9C0A18" w14:textId="77777777" w:rsidR="003D34E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702985128"/>
            <w:placeholder>
              <w:docPart w:val="CBA1FDB38A5D452FA39347DD5F441256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14:paraId="503C2E7B" w14:textId="77777777" w:rsidR="003D34E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</w:t>
                </w:r>
                <w:r w:rsidRPr="00057828">
                  <w:rPr>
                    <w:rFonts w:cs="Arial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2031027070"/>
            <w:placeholder>
              <w:docPart w:val="F70586E378A84F4280C9A0EF35D35801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14:paraId="2FD016F3" w14:textId="77777777" w:rsidR="003D34E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3D34E9" w:rsidRPr="00974703" w14:paraId="17223290" w14:textId="77777777" w:rsidTr="00903CEC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-220442779"/>
            <w:placeholder>
              <w:docPart w:val="654EF5B301F349569AAD7FAC807D6C83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14:paraId="60B12A70" w14:textId="77777777" w:rsidR="003D34E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925614873"/>
            <w:placeholder>
              <w:docPart w:val="2317E1C53D2D4589A4A92BF8F2FABF81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14:paraId="07B60653" w14:textId="77777777" w:rsidR="003D34E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50879764"/>
            <w:placeholder>
              <w:docPart w:val="1E209D1A4C3147BEAE5019214D747AE3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14:paraId="6D1D4663" w14:textId="77777777" w:rsidR="003D34E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3D34E9" w:rsidRPr="00974703" w14:paraId="59F58F17" w14:textId="77777777" w:rsidTr="00903CEC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-235015825"/>
            <w:placeholder>
              <w:docPart w:val="C4256A47B2974FF6AFC18C21585DE168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14:paraId="15FA75B0" w14:textId="77777777" w:rsidR="003D34E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102920962"/>
            <w:placeholder>
              <w:docPart w:val="8CB8B1943F4C4292ACADFC8512B67486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14:paraId="44819D54" w14:textId="77777777" w:rsidR="003D34E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</w:t>
                </w:r>
                <w:r w:rsidRPr="00057828">
                  <w:rPr>
                    <w:rFonts w:cs="Arial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381782462"/>
            <w:placeholder>
              <w:docPart w:val="CE4B1AC883354C38BB98BBF02E2D5978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14:paraId="3B7D88CA" w14:textId="77777777" w:rsidR="003D34E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3D34E9" w:rsidRPr="00974703" w14:paraId="6EC7F90D" w14:textId="77777777" w:rsidTr="00903CEC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-395977641"/>
            <w:placeholder>
              <w:docPart w:val="355D4424E23A4430A3DA0F814926A42C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14:paraId="3C7F39CD" w14:textId="77777777" w:rsidR="003D34E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 </w:t>
                </w:r>
                <w:r w:rsidRPr="00057828">
                  <w:rPr>
                    <w:rFonts w:cs="Arial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8960788"/>
            <w:placeholder>
              <w:docPart w:val="BD8E311A061F41D28AC6FA5C14E5FE99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14:paraId="77D93C25" w14:textId="77777777" w:rsidR="003D34E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</w:t>
                </w:r>
                <w:r w:rsidRPr="00057828">
                  <w:rPr>
                    <w:rFonts w:cs="Arial"/>
                    <w:sz w:val="20"/>
                    <w:szCs w:val="20"/>
                  </w:rPr>
                  <w:t xml:space="preserve">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524244063"/>
            <w:placeholder>
              <w:docPart w:val="63981D2C520A406B9287BA225448E9AC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14:paraId="63E54D01" w14:textId="77777777" w:rsidR="003D34E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4E5749" w:rsidRPr="00974703" w14:paraId="1A18FF6A" w14:textId="77777777" w:rsidTr="00903CEC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1529301107"/>
            <w:placeholder>
              <w:docPart w:val="9E30CD66CDD74730A2AAAC244CF8ABB8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14:paraId="08AA51D3" w14:textId="77777777"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871138741"/>
            <w:placeholder>
              <w:docPart w:val="8D00C1C160A748C6A740C7B7B2AD4AF2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14:paraId="0911C6ED" w14:textId="77777777"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</w:t>
                </w:r>
                <w:r w:rsidRPr="00057828">
                  <w:rPr>
                    <w:rFonts w:cs="Arial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2068459697"/>
            <w:placeholder>
              <w:docPart w:val="7FA9D6EBBA54446B914E2631545F60C9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14:paraId="0A091937" w14:textId="77777777" w:rsidR="004E574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D2721B" w:rsidRPr="00974703" w14:paraId="69AF1E03" w14:textId="77777777" w:rsidTr="00057828">
        <w:trPr>
          <w:trHeight w:val="85"/>
        </w:trPr>
        <w:tc>
          <w:tcPr>
            <w:tcW w:w="9606" w:type="dxa"/>
            <w:gridSpan w:val="3"/>
            <w:tcBorders>
              <w:left w:val="nil"/>
              <w:right w:val="nil"/>
            </w:tcBorders>
            <w:vAlign w:val="center"/>
          </w:tcPr>
          <w:p w14:paraId="4C0B5455" w14:textId="77777777" w:rsidR="00D2721B" w:rsidRPr="00903CEC" w:rsidRDefault="00D2721B" w:rsidP="00974703">
            <w:pPr>
              <w:rPr>
                <w:rFonts w:cs="Arial"/>
                <w:b/>
                <w:sz w:val="4"/>
                <w:szCs w:val="4"/>
              </w:rPr>
            </w:pPr>
          </w:p>
        </w:tc>
      </w:tr>
      <w:tr w:rsidR="004E5749" w:rsidRPr="00974703" w14:paraId="72B10B05" w14:textId="77777777" w:rsidTr="00057828">
        <w:trPr>
          <w:trHeight w:val="1191"/>
        </w:trPr>
        <w:tc>
          <w:tcPr>
            <w:tcW w:w="9606" w:type="dxa"/>
            <w:gridSpan w:val="3"/>
            <w:vAlign w:val="center"/>
          </w:tcPr>
          <w:p w14:paraId="7E1F50D2" w14:textId="77777777" w:rsidR="004E5749" w:rsidRPr="00057828" w:rsidRDefault="004E5749" w:rsidP="00974703">
            <w:pPr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 xml:space="preserve">Hubarbeitsbühnen </w:t>
            </w:r>
          </w:p>
          <w:p w14:paraId="126C9289" w14:textId="77777777" w:rsidR="00057828" w:rsidRDefault="004E5749" w:rsidP="00974703">
            <w:pPr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t>Folgende Beschäftigte sind durch Ausbildung bzw. Unterweisung zur Bedienung von Hubarbeitsbühnen auf der Baustelle befähigt und verantwortlich.</w:t>
            </w:r>
            <w:r w:rsidR="00D2721B" w:rsidRPr="00057828">
              <w:rPr>
                <w:rFonts w:cs="Arial"/>
                <w:sz w:val="20"/>
                <w:szCs w:val="20"/>
              </w:rPr>
              <w:t xml:space="preserve"> </w:t>
            </w:r>
            <w:r w:rsidR="00D2721B" w:rsidRPr="00057828">
              <w:rPr>
                <w:rFonts w:cs="Arial"/>
                <w:sz w:val="20"/>
                <w:szCs w:val="20"/>
              </w:rPr>
              <w:tab/>
            </w:r>
            <w:r w:rsidR="00D2721B" w:rsidRPr="00057828">
              <w:rPr>
                <w:rFonts w:cs="Arial"/>
                <w:sz w:val="20"/>
                <w:szCs w:val="20"/>
              </w:rPr>
              <w:tab/>
            </w:r>
            <w:r w:rsidR="00D2721B" w:rsidRPr="00057828">
              <w:rPr>
                <w:rFonts w:cs="Arial"/>
                <w:sz w:val="20"/>
                <w:szCs w:val="20"/>
              </w:rPr>
              <w:tab/>
            </w:r>
            <w:r w:rsidR="00D2721B" w:rsidRPr="00057828">
              <w:rPr>
                <w:rFonts w:cs="Arial"/>
                <w:sz w:val="20"/>
                <w:szCs w:val="20"/>
              </w:rPr>
              <w:tab/>
            </w:r>
            <w:r w:rsidR="00D2721B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 xml:space="preserve">   </w:t>
            </w:r>
          </w:p>
          <w:p w14:paraId="6A3E4A30" w14:textId="77777777" w:rsidR="004E5749" w:rsidRPr="00057828" w:rsidRDefault="00D2721B" w:rsidP="00057828">
            <w:pPr>
              <w:jc w:val="right"/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sym w:font="Webdings" w:char="F069"/>
            </w:r>
            <w:r w:rsidRPr="00057828">
              <w:rPr>
                <w:rFonts w:cs="Arial"/>
                <w:sz w:val="20"/>
                <w:szCs w:val="20"/>
              </w:rPr>
              <w:t xml:space="preserve"> </w:t>
            </w:r>
            <w:r w:rsidRPr="00057828">
              <w:rPr>
                <w:rFonts w:cs="Arial"/>
                <w:i/>
                <w:sz w:val="20"/>
                <w:szCs w:val="20"/>
              </w:rPr>
              <w:t>Pflichtenheft „Personal“: Hubarbeitsbühnen</w:t>
            </w:r>
          </w:p>
        </w:tc>
      </w:tr>
      <w:tr w:rsidR="004E5749" w:rsidRPr="00974703" w14:paraId="1C51FE32" w14:textId="77777777" w:rsidTr="00057828">
        <w:tc>
          <w:tcPr>
            <w:tcW w:w="3652" w:type="dxa"/>
            <w:vAlign w:val="center"/>
          </w:tcPr>
          <w:p w14:paraId="0D00BB20" w14:textId="77777777" w:rsidR="004E5749" w:rsidRPr="00057828" w:rsidRDefault="004E5749" w:rsidP="0005782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Name</w:t>
            </w:r>
          </w:p>
        </w:tc>
        <w:tc>
          <w:tcPr>
            <w:tcW w:w="3827" w:type="dxa"/>
            <w:vAlign w:val="center"/>
          </w:tcPr>
          <w:p w14:paraId="70177B49" w14:textId="77777777" w:rsidR="004E5749" w:rsidRPr="00057828" w:rsidRDefault="004E5749" w:rsidP="0005782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Vorname</w:t>
            </w:r>
          </w:p>
        </w:tc>
        <w:tc>
          <w:tcPr>
            <w:tcW w:w="2127" w:type="dxa"/>
            <w:vAlign w:val="center"/>
          </w:tcPr>
          <w:p w14:paraId="4FE1965B" w14:textId="77777777" w:rsidR="004E5749" w:rsidRPr="00057828" w:rsidRDefault="004C1A11" w:rsidP="00057828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Ausstellungsdatum Nachweis</w:t>
            </w:r>
          </w:p>
        </w:tc>
      </w:tr>
      <w:tr w:rsidR="004E5749" w:rsidRPr="00974703" w14:paraId="3E99B2B5" w14:textId="77777777" w:rsidTr="00057828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1540559921"/>
            <w:placeholder>
              <w:docPart w:val="C8764E830A084B7290FBEBAD8CCDC001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14:paraId="1091958A" w14:textId="77777777"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 </w:t>
                </w:r>
                <w:r w:rsidRPr="00057828">
                  <w:rPr>
                    <w:rFonts w:cs="Arial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367874875"/>
            <w:placeholder>
              <w:docPart w:val="22BA17A7A7E44F4A826E8191AAC50DDA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14:paraId="3C228CA6" w14:textId="77777777"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06825171"/>
            <w:placeholder>
              <w:docPart w:val="E74834CAFA5C455195F207FCFC62F36F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14:paraId="147A9B04" w14:textId="77777777" w:rsidR="004E574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4E5749" w:rsidRPr="00974703" w14:paraId="2D391E2E" w14:textId="77777777" w:rsidTr="00057828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1950969368"/>
            <w:placeholder>
              <w:docPart w:val="37476EB3D43C4A73B5FEED42DF8D8B0A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14:paraId="2969A3D2" w14:textId="77777777"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 </w:t>
                </w:r>
                <w:r w:rsidRPr="00057828">
                  <w:rPr>
                    <w:rFonts w:cs="Arial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905916282"/>
            <w:placeholder>
              <w:docPart w:val="18DACA33F6C34273A54215E8AF7F2CB2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14:paraId="54BE6F80" w14:textId="77777777"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23391308"/>
            <w:placeholder>
              <w:docPart w:val="30CC4B6F52314D31A829FA391527ABB1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14:paraId="28C874E4" w14:textId="77777777" w:rsidR="004E574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</w:t>
                </w:r>
                <w:r w:rsidR="00903CEC">
                  <w:rPr>
                    <w:rFonts w:cs="Arial"/>
                    <w:sz w:val="20"/>
                    <w:szCs w:val="20"/>
                  </w:rPr>
                  <w:t xml:space="preserve"> </w:t>
                </w: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</w:t>
                </w:r>
              </w:p>
            </w:tc>
          </w:sdtContent>
        </w:sdt>
      </w:tr>
      <w:tr w:rsidR="004E5749" w:rsidRPr="00974703" w14:paraId="5E459EB8" w14:textId="77777777" w:rsidTr="00057828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1134061298"/>
            <w:placeholder>
              <w:docPart w:val="C39D798E71574089BCF6EB10BB292522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14:paraId="03478BE7" w14:textId="77777777"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 </w:t>
                </w:r>
                <w:r w:rsidRPr="00057828">
                  <w:rPr>
                    <w:rFonts w:cs="Arial"/>
                    <w:sz w:val="20"/>
                    <w:szCs w:val="20"/>
                  </w:rPr>
                  <w:t xml:space="preserve">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795399318"/>
            <w:placeholder>
              <w:docPart w:val="24BA70DE74214C778EC0533BF57CBB7D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14:paraId="6ACED171" w14:textId="77777777"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908573318"/>
            <w:placeholder>
              <w:docPart w:val="3B254B91EBD94B13B889B9BC530EA45A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14:paraId="1B45C28F" w14:textId="77777777" w:rsidR="004E574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4E5749" w:rsidRPr="00974703" w14:paraId="187611ED" w14:textId="77777777" w:rsidTr="00057828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532546664"/>
            <w:placeholder>
              <w:docPart w:val="1BE6FE820A594CE58BBA5127E7C95302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14:paraId="2FE6F095" w14:textId="77777777"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 </w:t>
                </w:r>
                <w:r w:rsidRPr="00057828">
                  <w:rPr>
                    <w:rFonts w:cs="Arial"/>
                    <w:sz w:val="20"/>
                    <w:szCs w:val="20"/>
                  </w:rPr>
                  <w:t xml:space="preserve">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2055839208"/>
            <w:placeholder>
              <w:docPart w:val="9017126962DE42518A939FABAEAD2923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14:paraId="49A841A5" w14:textId="77777777"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068760600"/>
            <w:placeholder>
              <w:docPart w:val="2B9AB16EF4D14F209206A6C70C672C77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14:paraId="56EB35A6" w14:textId="77777777" w:rsidR="004E574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4E5749" w:rsidRPr="00974703" w14:paraId="5ED1FB14" w14:textId="77777777" w:rsidTr="00057828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1704751822"/>
            <w:placeholder>
              <w:docPart w:val="7799D2DFC06C4C60BB3F905079017F73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14:paraId="049A64CD" w14:textId="77777777"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</w:t>
                </w:r>
                <w:r w:rsidR="00057828">
                  <w:rPr>
                    <w:rFonts w:cs="Arial"/>
                    <w:sz w:val="20"/>
                    <w:szCs w:val="20"/>
                  </w:rPr>
                  <w:t xml:space="preserve">      </w:t>
                </w:r>
                <w:r w:rsidRPr="00057828">
                  <w:rPr>
                    <w:rFonts w:cs="Arial"/>
                    <w:sz w:val="20"/>
                    <w:szCs w:val="20"/>
                  </w:rPr>
                  <w:t xml:space="preserve">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952043420"/>
            <w:placeholder>
              <w:docPart w:val="9BCEF2514A2744F7BB9C8A71C33D04BA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14:paraId="3219CCB0" w14:textId="77777777" w:rsidR="004E574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782756611"/>
            <w:placeholder>
              <w:docPart w:val="B13E6BBCA6724066A13600FBBF6638CB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14:paraId="22CE48F7" w14:textId="77777777" w:rsidR="004E574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0735C8" w:rsidRPr="00974703" w14:paraId="0A43CDD1" w14:textId="77777777" w:rsidTr="00974703">
        <w:trPr>
          <w:trHeight w:val="85"/>
        </w:trPr>
        <w:tc>
          <w:tcPr>
            <w:tcW w:w="9606" w:type="dxa"/>
            <w:gridSpan w:val="3"/>
            <w:tcBorders>
              <w:left w:val="nil"/>
              <w:right w:val="nil"/>
            </w:tcBorders>
            <w:vAlign w:val="center"/>
          </w:tcPr>
          <w:p w14:paraId="389A15D1" w14:textId="77777777" w:rsidR="000735C8" w:rsidRPr="00903CEC" w:rsidRDefault="000735C8" w:rsidP="00974703">
            <w:pPr>
              <w:rPr>
                <w:rFonts w:cs="Arial"/>
                <w:b/>
                <w:sz w:val="4"/>
                <w:szCs w:val="4"/>
              </w:rPr>
            </w:pPr>
          </w:p>
        </w:tc>
      </w:tr>
      <w:tr w:rsidR="00C44338" w:rsidRPr="00974703" w14:paraId="005D1DE2" w14:textId="77777777" w:rsidTr="00057828">
        <w:trPr>
          <w:trHeight w:val="1191"/>
        </w:trPr>
        <w:tc>
          <w:tcPr>
            <w:tcW w:w="9606" w:type="dxa"/>
            <w:gridSpan w:val="3"/>
            <w:vAlign w:val="center"/>
          </w:tcPr>
          <w:p w14:paraId="663B8B10" w14:textId="77777777" w:rsidR="00C44338" w:rsidRPr="00057828" w:rsidRDefault="00C44338" w:rsidP="00057828">
            <w:pPr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 xml:space="preserve">Persönliche Schutzausrüstung gegen Absturz (PSAgA) </w:t>
            </w:r>
          </w:p>
          <w:p w14:paraId="1552D13D" w14:textId="77777777" w:rsidR="00057828" w:rsidRDefault="00C44338" w:rsidP="00057828">
            <w:pPr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t xml:space="preserve">Folgende Beschäftigte sind durch Ausbildung bzw. Unterweisung zur Benutzung von PSA gegen </w:t>
            </w:r>
            <w:proofErr w:type="gramStart"/>
            <w:r w:rsidRPr="00057828">
              <w:rPr>
                <w:rFonts w:cs="Arial"/>
                <w:sz w:val="20"/>
                <w:szCs w:val="20"/>
              </w:rPr>
              <w:t>Absturz  befähigt</w:t>
            </w:r>
            <w:proofErr w:type="gramEnd"/>
            <w:r w:rsidRPr="00057828">
              <w:rPr>
                <w:rFonts w:cs="Arial"/>
                <w:sz w:val="20"/>
                <w:szCs w:val="20"/>
              </w:rPr>
              <w:t xml:space="preserve"> und verantwortlich. </w:t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  <w:t xml:space="preserve"> </w:t>
            </w:r>
          </w:p>
          <w:p w14:paraId="2531BE45" w14:textId="77777777" w:rsidR="00C44338" w:rsidRPr="00057828" w:rsidRDefault="00C44338" w:rsidP="00057828">
            <w:pPr>
              <w:jc w:val="right"/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sym w:font="Webdings" w:char="F069"/>
            </w:r>
            <w:r w:rsidRPr="00057828">
              <w:rPr>
                <w:rFonts w:cs="Arial"/>
                <w:sz w:val="20"/>
                <w:szCs w:val="20"/>
              </w:rPr>
              <w:t xml:space="preserve"> </w:t>
            </w:r>
            <w:r w:rsidRPr="00057828">
              <w:rPr>
                <w:rFonts w:cs="Arial"/>
                <w:i/>
                <w:sz w:val="20"/>
                <w:szCs w:val="20"/>
              </w:rPr>
              <w:t>Pflichtenheft „Personal“: PSA gegen Absturz</w:t>
            </w:r>
          </w:p>
        </w:tc>
      </w:tr>
      <w:tr w:rsidR="00C44338" w:rsidRPr="00974703" w14:paraId="5AD3AC0F" w14:textId="77777777" w:rsidTr="00903CEC">
        <w:tc>
          <w:tcPr>
            <w:tcW w:w="3652" w:type="dxa"/>
            <w:vAlign w:val="center"/>
          </w:tcPr>
          <w:p w14:paraId="0F501F27" w14:textId="77777777" w:rsidR="00C44338" w:rsidRPr="00057828" w:rsidRDefault="00C44338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Name</w:t>
            </w:r>
          </w:p>
        </w:tc>
        <w:tc>
          <w:tcPr>
            <w:tcW w:w="3827" w:type="dxa"/>
            <w:vAlign w:val="center"/>
          </w:tcPr>
          <w:p w14:paraId="0FC7C98E" w14:textId="77777777" w:rsidR="00C44338" w:rsidRPr="00057828" w:rsidRDefault="00C44338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Vorname</w:t>
            </w:r>
          </w:p>
        </w:tc>
        <w:tc>
          <w:tcPr>
            <w:tcW w:w="2127" w:type="dxa"/>
            <w:vAlign w:val="center"/>
          </w:tcPr>
          <w:p w14:paraId="7E8BF8C5" w14:textId="77777777" w:rsidR="00C44338" w:rsidRPr="00057828" w:rsidRDefault="004C1A11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Ausstellungsdatum Nachweis</w:t>
            </w:r>
          </w:p>
        </w:tc>
      </w:tr>
      <w:tr w:rsidR="00C44338" w:rsidRPr="00974703" w14:paraId="532A3D6B" w14:textId="77777777" w:rsidTr="00057828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2088187627"/>
            <w:placeholder>
              <w:docPart w:val="8F6DCAEF4F044596B2039388E14610DE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14:paraId="057CAFAB" w14:textId="77777777" w:rsidR="00C44338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341383147"/>
            <w:placeholder>
              <w:docPart w:val="D2EF772F7C6C49008CF88856B3B6A32D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14:paraId="1B6BDC09" w14:textId="77777777" w:rsidR="00C44338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386407270"/>
            <w:placeholder>
              <w:docPart w:val="9AEA4700D58D4522BC64F85B835ED8A0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14:paraId="13E4FF7E" w14:textId="77777777" w:rsidR="00C44338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C44338" w:rsidRPr="00974703" w14:paraId="73C80768" w14:textId="77777777" w:rsidTr="00057828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-1792278795"/>
            <w:placeholder>
              <w:docPart w:val="75EBF5A113784421939A94C76077F52A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14:paraId="16831800" w14:textId="77777777" w:rsidR="00C44338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799496782"/>
            <w:placeholder>
              <w:docPart w:val="18B7FB3FDF54458AA9445364BCDCAE72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14:paraId="3E3C8194" w14:textId="77777777" w:rsidR="00C44338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950997208"/>
            <w:placeholder>
              <w:docPart w:val="7CD81B8C640E491B924DACEE7B8E2380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14:paraId="3243F2D8" w14:textId="77777777" w:rsidR="00C44338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C44338" w:rsidRPr="00974703" w14:paraId="289E7EC4" w14:textId="77777777" w:rsidTr="00057828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313303516"/>
            <w:placeholder>
              <w:docPart w:val="56AD129A119C493DB1AC6D202786F978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14:paraId="5BD110CC" w14:textId="77777777" w:rsidR="00C44338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384610268"/>
            <w:placeholder>
              <w:docPart w:val="59E35687A1F44533A62106F5FDA345A0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14:paraId="7E7E5139" w14:textId="77777777" w:rsidR="00C44338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86180706"/>
            <w:placeholder>
              <w:docPart w:val="41DEA51827A54719BF336395AB726399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14:paraId="4EFF0638" w14:textId="77777777" w:rsidR="00C44338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C44338" w:rsidRPr="00974703" w14:paraId="78622D94" w14:textId="77777777" w:rsidTr="00057828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-1286739688"/>
            <w:placeholder>
              <w:docPart w:val="FA367288A4044C5FA7A848B6FC45709D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14:paraId="6371F8AC" w14:textId="77777777" w:rsidR="004C1A11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28001731"/>
            <w:placeholder>
              <w:docPart w:val="350CB91C298E446B98BEF8B2477421FB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14:paraId="265DC5AA" w14:textId="77777777" w:rsidR="00C44338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886726062"/>
            <w:placeholder>
              <w:docPart w:val="AA92295981274D1C97DD1394E02725E3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14:paraId="7674C2CD" w14:textId="77777777" w:rsidR="004C1A11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</w:t>
                </w:r>
              </w:p>
            </w:tc>
          </w:sdtContent>
        </w:sdt>
      </w:tr>
      <w:tr w:rsidR="00057828" w:rsidRPr="00974703" w14:paraId="7DDCCDEF" w14:textId="77777777" w:rsidTr="00057828">
        <w:trPr>
          <w:trHeight w:val="340"/>
        </w:trPr>
        <w:sdt>
          <w:sdtPr>
            <w:rPr>
              <w:rFonts w:cs="Arial"/>
              <w:sz w:val="20"/>
              <w:szCs w:val="20"/>
            </w:rPr>
            <w:id w:val="-59243048"/>
            <w:placeholder>
              <w:docPart w:val="D344A1319D1D4CA5BEA66F8DCB996A95"/>
            </w:placeholder>
            <w:showingPlcHdr/>
          </w:sdtPr>
          <w:sdtEndPr/>
          <w:sdtContent>
            <w:tc>
              <w:tcPr>
                <w:tcW w:w="3652" w:type="dxa"/>
                <w:vAlign w:val="center"/>
              </w:tcPr>
              <w:p w14:paraId="697B7163" w14:textId="77777777" w:rsidR="00057828" w:rsidRPr="00057828" w:rsidRDefault="00057828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921454153"/>
            <w:placeholder>
              <w:docPart w:val="8106260EE2864B8781A7C46E09C131F0"/>
            </w:placeholder>
            <w:showingPlcHdr/>
          </w:sdtPr>
          <w:sdtEndPr/>
          <w:sdtContent>
            <w:tc>
              <w:tcPr>
                <w:tcW w:w="3827" w:type="dxa"/>
                <w:vAlign w:val="center"/>
              </w:tcPr>
              <w:p w14:paraId="3FB9CF16" w14:textId="77777777" w:rsidR="00057828" w:rsidRPr="00057828" w:rsidRDefault="00057828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51671682"/>
            <w:placeholder>
              <w:docPart w:val="DC485409583849A0967C23648A441360"/>
            </w:placeholder>
            <w:showingPlcHdr/>
          </w:sdtPr>
          <w:sdtEndPr/>
          <w:sdtContent>
            <w:tc>
              <w:tcPr>
                <w:tcW w:w="2127" w:type="dxa"/>
                <w:vAlign w:val="center"/>
              </w:tcPr>
              <w:p w14:paraId="564A5CF4" w14:textId="77777777" w:rsidR="00057828" w:rsidRPr="00057828" w:rsidRDefault="00057828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</w:t>
                </w:r>
              </w:p>
            </w:tc>
          </w:sdtContent>
        </w:sdt>
      </w:tr>
    </w:tbl>
    <w:p w14:paraId="1AD54D1A" w14:textId="77777777" w:rsidR="004C1A11" w:rsidRPr="00974703" w:rsidRDefault="004C1A11">
      <w:pPr>
        <w:rPr>
          <w:rFonts w:cs="Arial"/>
        </w:rPr>
      </w:pPr>
      <w:r w:rsidRPr="00974703">
        <w:rPr>
          <w:rFonts w:cs="Arial"/>
        </w:rP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76"/>
        <w:gridCol w:w="1276"/>
        <w:gridCol w:w="1559"/>
        <w:gridCol w:w="2268"/>
        <w:gridCol w:w="2127"/>
      </w:tblGrid>
      <w:tr w:rsidR="00004259" w:rsidRPr="00974703" w14:paraId="55610D8A" w14:textId="77777777" w:rsidTr="00057828">
        <w:trPr>
          <w:trHeight w:val="1191"/>
        </w:trPr>
        <w:tc>
          <w:tcPr>
            <w:tcW w:w="9606" w:type="dxa"/>
            <w:gridSpan w:val="5"/>
            <w:vAlign w:val="center"/>
          </w:tcPr>
          <w:p w14:paraId="03FB9AEB" w14:textId="77777777" w:rsidR="00004259" w:rsidRPr="00057828" w:rsidRDefault="00004259" w:rsidP="00057828">
            <w:pPr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lastRenderedPageBreak/>
              <w:t>Maschinenführer (Bagger, Radlader, Gabelstapler…)</w:t>
            </w:r>
          </w:p>
          <w:p w14:paraId="6672CCE3" w14:textId="77777777" w:rsidR="00057828" w:rsidRPr="00057828" w:rsidRDefault="00004259" w:rsidP="00057828">
            <w:pPr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t xml:space="preserve">Folgende Beschäftigte </w:t>
            </w:r>
            <w:r w:rsidR="00935684" w:rsidRPr="00057828">
              <w:rPr>
                <w:rFonts w:cs="Arial"/>
                <w:sz w:val="20"/>
                <w:szCs w:val="20"/>
              </w:rPr>
              <w:t xml:space="preserve">sind durch Ausbildung bzw. Unterweisung </w:t>
            </w:r>
            <w:r w:rsidR="00DA234D" w:rsidRPr="00057828">
              <w:rPr>
                <w:rFonts w:cs="Arial"/>
                <w:sz w:val="20"/>
                <w:szCs w:val="20"/>
              </w:rPr>
              <w:t>zur Bedienung von Baumaschinen auf der Baustelle befähigt und verantwortlich.</w:t>
            </w:r>
            <w:r w:rsidR="00C44338" w:rsidRPr="00057828">
              <w:rPr>
                <w:rFonts w:cs="Arial"/>
                <w:sz w:val="20"/>
                <w:szCs w:val="20"/>
              </w:rPr>
              <w:t xml:space="preserve"> </w:t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  <w:t xml:space="preserve">   </w:t>
            </w:r>
          </w:p>
          <w:p w14:paraId="5D2AFE0C" w14:textId="77777777" w:rsidR="00004259" w:rsidRPr="00057828" w:rsidRDefault="00C44338" w:rsidP="00057828">
            <w:pPr>
              <w:jc w:val="right"/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sym w:font="Webdings" w:char="F069"/>
            </w:r>
            <w:r w:rsidRPr="00057828">
              <w:rPr>
                <w:rFonts w:cs="Arial"/>
                <w:sz w:val="20"/>
                <w:szCs w:val="20"/>
              </w:rPr>
              <w:t xml:space="preserve"> </w:t>
            </w:r>
            <w:r w:rsidRPr="00057828">
              <w:rPr>
                <w:rFonts w:cs="Arial"/>
                <w:i/>
                <w:sz w:val="20"/>
                <w:szCs w:val="20"/>
              </w:rPr>
              <w:t>Pflichtenheft „Personal“: Baumaschinen und Geräte</w:t>
            </w:r>
          </w:p>
        </w:tc>
      </w:tr>
      <w:tr w:rsidR="00004259" w:rsidRPr="00974703" w14:paraId="6CF86195" w14:textId="77777777" w:rsidTr="00903CEC">
        <w:tc>
          <w:tcPr>
            <w:tcW w:w="2376" w:type="dxa"/>
            <w:vAlign w:val="center"/>
          </w:tcPr>
          <w:p w14:paraId="075158A7" w14:textId="77777777" w:rsidR="00004259" w:rsidRPr="00057828" w:rsidRDefault="00004259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Maschine</w:t>
            </w:r>
          </w:p>
        </w:tc>
        <w:tc>
          <w:tcPr>
            <w:tcW w:w="2835" w:type="dxa"/>
            <w:gridSpan w:val="2"/>
            <w:vAlign w:val="center"/>
          </w:tcPr>
          <w:p w14:paraId="56C2B943" w14:textId="77777777" w:rsidR="00004259" w:rsidRPr="00057828" w:rsidRDefault="00004259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Name</w:t>
            </w:r>
          </w:p>
        </w:tc>
        <w:tc>
          <w:tcPr>
            <w:tcW w:w="2268" w:type="dxa"/>
            <w:vAlign w:val="center"/>
          </w:tcPr>
          <w:p w14:paraId="074A1AD5" w14:textId="77777777" w:rsidR="00004259" w:rsidRPr="00057828" w:rsidRDefault="00004259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Vorname</w:t>
            </w:r>
          </w:p>
        </w:tc>
        <w:tc>
          <w:tcPr>
            <w:tcW w:w="2127" w:type="dxa"/>
            <w:vAlign w:val="center"/>
          </w:tcPr>
          <w:p w14:paraId="40F4088A" w14:textId="77777777" w:rsidR="00004259" w:rsidRPr="00057828" w:rsidRDefault="004C1A11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Ausstellungsdatum Nachweis</w:t>
            </w:r>
          </w:p>
        </w:tc>
      </w:tr>
      <w:tr w:rsidR="00004259" w:rsidRPr="00974703" w14:paraId="3FBB03E3" w14:textId="77777777" w:rsidTr="00903CEC">
        <w:sdt>
          <w:sdtPr>
            <w:rPr>
              <w:rFonts w:cs="Arial"/>
              <w:sz w:val="20"/>
              <w:szCs w:val="20"/>
            </w:rPr>
            <w:id w:val="-780882234"/>
            <w:placeholder>
              <w:docPart w:val="6A7D61EAF8B64F858161895FEF146482"/>
            </w:placeholder>
            <w:showingPlcHdr/>
          </w:sdtPr>
          <w:sdtEndPr/>
          <w:sdtContent>
            <w:tc>
              <w:tcPr>
                <w:tcW w:w="2376" w:type="dxa"/>
              </w:tcPr>
              <w:p w14:paraId="0FC48DF6" w14:textId="77777777"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885779628"/>
            <w:placeholder>
              <w:docPart w:val="FA1FF69D0C474E6DA8DEC6152D055976"/>
            </w:placeholder>
            <w:showingPlcHdr/>
          </w:sdtPr>
          <w:sdtEndPr/>
          <w:sdtContent>
            <w:tc>
              <w:tcPr>
                <w:tcW w:w="2835" w:type="dxa"/>
                <w:gridSpan w:val="2"/>
              </w:tcPr>
              <w:p w14:paraId="0286E186" w14:textId="77777777"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643579768"/>
            <w:placeholder>
              <w:docPart w:val="2BD07A550C7146B5ABF5DB653FE3CC8F"/>
            </w:placeholder>
            <w:showingPlcHdr/>
          </w:sdtPr>
          <w:sdtEndPr/>
          <w:sdtContent>
            <w:tc>
              <w:tcPr>
                <w:tcW w:w="2268" w:type="dxa"/>
              </w:tcPr>
              <w:p w14:paraId="0B868C47" w14:textId="77777777"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068100276"/>
            <w:placeholder>
              <w:docPart w:val="4C7F96EB0EC2443F81AADB772915D851"/>
            </w:placeholder>
            <w:showingPlcHdr/>
          </w:sdtPr>
          <w:sdtEndPr/>
          <w:sdtContent>
            <w:tc>
              <w:tcPr>
                <w:tcW w:w="2127" w:type="dxa"/>
              </w:tcPr>
              <w:p w14:paraId="43C034EB" w14:textId="77777777"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</w:t>
                </w:r>
              </w:p>
            </w:tc>
          </w:sdtContent>
        </w:sdt>
      </w:tr>
      <w:tr w:rsidR="00004259" w:rsidRPr="00974703" w14:paraId="2CFAC089" w14:textId="77777777" w:rsidTr="00903CEC">
        <w:sdt>
          <w:sdtPr>
            <w:rPr>
              <w:rFonts w:cs="Arial"/>
              <w:sz w:val="20"/>
              <w:szCs w:val="20"/>
            </w:rPr>
            <w:id w:val="-178274796"/>
            <w:placeholder>
              <w:docPart w:val="4D8E9DB5E09E460A9F9133BF46386D2F"/>
            </w:placeholder>
            <w:showingPlcHdr/>
          </w:sdtPr>
          <w:sdtEndPr/>
          <w:sdtContent>
            <w:tc>
              <w:tcPr>
                <w:tcW w:w="2376" w:type="dxa"/>
              </w:tcPr>
              <w:p w14:paraId="0490F4EF" w14:textId="77777777"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751885754"/>
            <w:placeholder>
              <w:docPart w:val="93A12DEBB4B1468096B141C7E794F576"/>
            </w:placeholder>
            <w:showingPlcHdr/>
          </w:sdtPr>
          <w:sdtEndPr/>
          <w:sdtContent>
            <w:tc>
              <w:tcPr>
                <w:tcW w:w="2835" w:type="dxa"/>
                <w:gridSpan w:val="2"/>
              </w:tcPr>
              <w:p w14:paraId="481123A7" w14:textId="77777777"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525135201"/>
            <w:placeholder>
              <w:docPart w:val="E242F10019B240FE974376C4B3D35AC8"/>
            </w:placeholder>
            <w:showingPlcHdr/>
          </w:sdtPr>
          <w:sdtEndPr/>
          <w:sdtContent>
            <w:tc>
              <w:tcPr>
                <w:tcW w:w="2268" w:type="dxa"/>
              </w:tcPr>
              <w:p w14:paraId="5491ABA9" w14:textId="77777777"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854546996"/>
            <w:placeholder>
              <w:docPart w:val="6306A278C6BC4B0B882C4BB7326BB8A7"/>
            </w:placeholder>
            <w:showingPlcHdr/>
          </w:sdtPr>
          <w:sdtEndPr/>
          <w:sdtContent>
            <w:tc>
              <w:tcPr>
                <w:tcW w:w="2127" w:type="dxa"/>
              </w:tcPr>
              <w:p w14:paraId="7373651B" w14:textId="77777777"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</w:t>
                </w:r>
              </w:p>
            </w:tc>
          </w:sdtContent>
        </w:sdt>
      </w:tr>
      <w:tr w:rsidR="00004259" w:rsidRPr="00974703" w14:paraId="375D1C20" w14:textId="77777777" w:rsidTr="00903CEC">
        <w:sdt>
          <w:sdtPr>
            <w:rPr>
              <w:rFonts w:cs="Arial"/>
              <w:sz w:val="20"/>
              <w:szCs w:val="20"/>
            </w:rPr>
            <w:id w:val="-550927511"/>
            <w:placeholder>
              <w:docPart w:val="454AAC2548DF4A02882C72217B84A8A8"/>
            </w:placeholder>
            <w:showingPlcHdr/>
          </w:sdtPr>
          <w:sdtEndPr/>
          <w:sdtContent>
            <w:tc>
              <w:tcPr>
                <w:tcW w:w="2376" w:type="dxa"/>
              </w:tcPr>
              <w:p w14:paraId="2AB907D6" w14:textId="77777777"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415905808"/>
            <w:placeholder>
              <w:docPart w:val="4579D940DBE0471C9C726236587AD985"/>
            </w:placeholder>
            <w:showingPlcHdr/>
          </w:sdtPr>
          <w:sdtEndPr/>
          <w:sdtContent>
            <w:tc>
              <w:tcPr>
                <w:tcW w:w="2835" w:type="dxa"/>
                <w:gridSpan w:val="2"/>
              </w:tcPr>
              <w:p w14:paraId="176E5BD6" w14:textId="77777777"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903832551"/>
            <w:placeholder>
              <w:docPart w:val="96E29CD37E8B4B78986244377F144579"/>
            </w:placeholder>
            <w:showingPlcHdr/>
          </w:sdtPr>
          <w:sdtEndPr/>
          <w:sdtContent>
            <w:tc>
              <w:tcPr>
                <w:tcW w:w="2268" w:type="dxa"/>
              </w:tcPr>
              <w:p w14:paraId="7FC5D1F7" w14:textId="77777777"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2031254953"/>
            <w:placeholder>
              <w:docPart w:val="DAAD39D871F540F0960E7BF8F3790650"/>
            </w:placeholder>
            <w:showingPlcHdr/>
          </w:sdtPr>
          <w:sdtEndPr/>
          <w:sdtContent>
            <w:tc>
              <w:tcPr>
                <w:tcW w:w="2127" w:type="dxa"/>
              </w:tcPr>
              <w:p w14:paraId="6314FDE5" w14:textId="77777777"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</w:t>
                </w:r>
              </w:p>
            </w:tc>
          </w:sdtContent>
        </w:sdt>
      </w:tr>
      <w:tr w:rsidR="00004259" w:rsidRPr="00974703" w14:paraId="29D19A4F" w14:textId="77777777" w:rsidTr="00903CEC">
        <w:sdt>
          <w:sdtPr>
            <w:rPr>
              <w:rFonts w:cs="Arial"/>
              <w:sz w:val="20"/>
              <w:szCs w:val="20"/>
            </w:rPr>
            <w:id w:val="-291822589"/>
            <w:placeholder>
              <w:docPart w:val="66427101355743F78C06C1EC0B907B3F"/>
            </w:placeholder>
            <w:showingPlcHdr/>
          </w:sdtPr>
          <w:sdtEndPr/>
          <w:sdtContent>
            <w:tc>
              <w:tcPr>
                <w:tcW w:w="2376" w:type="dxa"/>
              </w:tcPr>
              <w:p w14:paraId="0A0CBA9D" w14:textId="77777777"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902287602"/>
            <w:placeholder>
              <w:docPart w:val="5331D12302CF4940B7D14D0F28AE3C2A"/>
            </w:placeholder>
            <w:showingPlcHdr/>
          </w:sdtPr>
          <w:sdtEndPr/>
          <w:sdtContent>
            <w:tc>
              <w:tcPr>
                <w:tcW w:w="2835" w:type="dxa"/>
                <w:gridSpan w:val="2"/>
              </w:tcPr>
              <w:p w14:paraId="255FDB59" w14:textId="77777777"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785004955"/>
            <w:placeholder>
              <w:docPart w:val="1322A399B0424CCA8571FD962756F03B"/>
            </w:placeholder>
            <w:showingPlcHdr/>
          </w:sdtPr>
          <w:sdtEndPr/>
          <w:sdtContent>
            <w:tc>
              <w:tcPr>
                <w:tcW w:w="2268" w:type="dxa"/>
              </w:tcPr>
              <w:p w14:paraId="696EB5A7" w14:textId="77777777"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14915420"/>
            <w:placeholder>
              <w:docPart w:val="9CCBE28E18944C59BB549D3100AFCA7C"/>
            </w:placeholder>
            <w:showingPlcHdr/>
          </w:sdtPr>
          <w:sdtEndPr/>
          <w:sdtContent>
            <w:tc>
              <w:tcPr>
                <w:tcW w:w="2127" w:type="dxa"/>
              </w:tcPr>
              <w:p w14:paraId="573BBD14" w14:textId="77777777"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004259" w:rsidRPr="00974703" w14:paraId="123DA6EF" w14:textId="77777777" w:rsidTr="00903CEC">
        <w:sdt>
          <w:sdtPr>
            <w:rPr>
              <w:rFonts w:cs="Arial"/>
              <w:sz w:val="20"/>
              <w:szCs w:val="20"/>
            </w:rPr>
            <w:id w:val="843524171"/>
            <w:placeholder>
              <w:docPart w:val="B49EE02C94D543F1A304F9791BE707E0"/>
            </w:placeholder>
            <w:showingPlcHdr/>
          </w:sdtPr>
          <w:sdtEndPr/>
          <w:sdtContent>
            <w:tc>
              <w:tcPr>
                <w:tcW w:w="2376" w:type="dxa"/>
              </w:tcPr>
              <w:p w14:paraId="69198DB5" w14:textId="77777777"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711008593"/>
            <w:placeholder>
              <w:docPart w:val="9E9E30FF0AF54E75970720F943534D7C"/>
            </w:placeholder>
            <w:showingPlcHdr/>
          </w:sdtPr>
          <w:sdtEndPr/>
          <w:sdtContent>
            <w:tc>
              <w:tcPr>
                <w:tcW w:w="2835" w:type="dxa"/>
                <w:gridSpan w:val="2"/>
              </w:tcPr>
              <w:p w14:paraId="145E3DC3" w14:textId="77777777"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392727382"/>
            <w:placeholder>
              <w:docPart w:val="6438A87D1DA24AF6AFDF99302D4444FA"/>
            </w:placeholder>
            <w:showingPlcHdr/>
          </w:sdtPr>
          <w:sdtEndPr/>
          <w:sdtContent>
            <w:tc>
              <w:tcPr>
                <w:tcW w:w="2268" w:type="dxa"/>
              </w:tcPr>
              <w:p w14:paraId="7E740F9E" w14:textId="77777777"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193917900"/>
            <w:placeholder>
              <w:docPart w:val="243002A991AC48ABA7226EEAA0EF9164"/>
            </w:placeholder>
            <w:showingPlcHdr/>
          </w:sdtPr>
          <w:sdtEndPr/>
          <w:sdtContent>
            <w:tc>
              <w:tcPr>
                <w:tcW w:w="2127" w:type="dxa"/>
              </w:tcPr>
              <w:p w14:paraId="45881FED" w14:textId="77777777"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903CEC" w:rsidRPr="00974703" w14:paraId="611A3090" w14:textId="77777777" w:rsidTr="00903CEC">
        <w:trPr>
          <w:cantSplit/>
          <w:trHeight w:val="70"/>
        </w:trPr>
        <w:tc>
          <w:tcPr>
            <w:tcW w:w="9606" w:type="dxa"/>
            <w:gridSpan w:val="5"/>
            <w:tcBorders>
              <w:left w:val="nil"/>
              <w:right w:val="nil"/>
            </w:tcBorders>
            <w:vAlign w:val="center"/>
          </w:tcPr>
          <w:p w14:paraId="6239DE83" w14:textId="77777777" w:rsidR="00903CEC" w:rsidRPr="00903CEC" w:rsidRDefault="00903CEC" w:rsidP="00903CEC">
            <w:pPr>
              <w:rPr>
                <w:rFonts w:cs="Arial"/>
                <w:b/>
                <w:sz w:val="4"/>
                <w:szCs w:val="4"/>
              </w:rPr>
            </w:pPr>
          </w:p>
        </w:tc>
      </w:tr>
      <w:tr w:rsidR="00004259" w:rsidRPr="00974703" w14:paraId="59C6CC30" w14:textId="77777777" w:rsidTr="00903CEC">
        <w:trPr>
          <w:cantSplit/>
          <w:trHeight w:val="1191"/>
        </w:trPr>
        <w:tc>
          <w:tcPr>
            <w:tcW w:w="9606" w:type="dxa"/>
            <w:gridSpan w:val="5"/>
            <w:vAlign w:val="center"/>
          </w:tcPr>
          <w:p w14:paraId="44C5F082" w14:textId="77777777" w:rsidR="00004259" w:rsidRPr="00057828" w:rsidRDefault="00004259" w:rsidP="00903CEC">
            <w:pPr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 xml:space="preserve">Kranführer </w:t>
            </w:r>
          </w:p>
          <w:p w14:paraId="78A89027" w14:textId="77777777" w:rsidR="00903CEC" w:rsidRDefault="00004259" w:rsidP="00903CEC">
            <w:pPr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t>Folgende Beschäftigte sind</w:t>
            </w:r>
            <w:r w:rsidR="00DA234D" w:rsidRPr="00057828">
              <w:rPr>
                <w:rFonts w:cs="Arial"/>
                <w:sz w:val="20"/>
                <w:szCs w:val="20"/>
              </w:rPr>
              <w:t xml:space="preserve"> durch Ausbildung bzw. Unterweisung</w:t>
            </w:r>
            <w:r w:rsidRPr="00057828">
              <w:rPr>
                <w:rFonts w:cs="Arial"/>
                <w:sz w:val="20"/>
                <w:szCs w:val="20"/>
              </w:rPr>
              <w:t xml:space="preserve"> </w:t>
            </w:r>
            <w:r w:rsidR="00DA234D" w:rsidRPr="00057828">
              <w:rPr>
                <w:rFonts w:cs="Arial"/>
                <w:sz w:val="20"/>
                <w:szCs w:val="20"/>
              </w:rPr>
              <w:t>zur Bedienung von Krane auf der Baustelle befähigt und verantwortlich</w:t>
            </w:r>
            <w:r w:rsidRPr="00057828">
              <w:rPr>
                <w:rFonts w:cs="Arial"/>
                <w:sz w:val="20"/>
                <w:szCs w:val="20"/>
              </w:rPr>
              <w:t>.</w:t>
            </w:r>
            <w:r w:rsidR="00C44338" w:rsidRPr="00057828">
              <w:rPr>
                <w:rFonts w:cs="Arial"/>
                <w:sz w:val="20"/>
                <w:szCs w:val="20"/>
              </w:rPr>
              <w:t xml:space="preserve"> </w:t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  <w:t xml:space="preserve">   </w:t>
            </w:r>
          </w:p>
          <w:p w14:paraId="75AF1BB4" w14:textId="77777777" w:rsidR="00004259" w:rsidRPr="00057828" w:rsidRDefault="00C44338" w:rsidP="00903CEC">
            <w:pPr>
              <w:jc w:val="right"/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sym w:font="Webdings" w:char="F069"/>
            </w:r>
            <w:r w:rsidRPr="00057828">
              <w:rPr>
                <w:rFonts w:cs="Arial"/>
                <w:sz w:val="20"/>
                <w:szCs w:val="20"/>
              </w:rPr>
              <w:t xml:space="preserve"> </w:t>
            </w:r>
            <w:r w:rsidRPr="00057828">
              <w:rPr>
                <w:rFonts w:cs="Arial"/>
                <w:i/>
                <w:sz w:val="20"/>
                <w:szCs w:val="20"/>
              </w:rPr>
              <w:t>Pflichtenheft „Personal“: Kran/Mobilkran</w:t>
            </w:r>
          </w:p>
        </w:tc>
      </w:tr>
      <w:tr w:rsidR="00004259" w:rsidRPr="00974703" w14:paraId="46C7ECB5" w14:textId="77777777" w:rsidTr="00903CEC">
        <w:trPr>
          <w:cantSplit/>
        </w:trPr>
        <w:tc>
          <w:tcPr>
            <w:tcW w:w="3652" w:type="dxa"/>
            <w:gridSpan w:val="2"/>
            <w:vAlign w:val="center"/>
          </w:tcPr>
          <w:p w14:paraId="3A943AC2" w14:textId="77777777" w:rsidR="00004259" w:rsidRPr="00057828" w:rsidRDefault="00004259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Name</w:t>
            </w:r>
          </w:p>
        </w:tc>
        <w:tc>
          <w:tcPr>
            <w:tcW w:w="3827" w:type="dxa"/>
            <w:gridSpan w:val="2"/>
            <w:vAlign w:val="center"/>
          </w:tcPr>
          <w:p w14:paraId="639EFED7" w14:textId="77777777" w:rsidR="00004259" w:rsidRPr="00057828" w:rsidRDefault="00004259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Vorname</w:t>
            </w:r>
          </w:p>
        </w:tc>
        <w:tc>
          <w:tcPr>
            <w:tcW w:w="2127" w:type="dxa"/>
            <w:vAlign w:val="center"/>
          </w:tcPr>
          <w:p w14:paraId="65A35A31" w14:textId="77777777" w:rsidR="00004259" w:rsidRPr="00057828" w:rsidRDefault="004C1A11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Ausstellungsdatum Nachweis</w:t>
            </w:r>
          </w:p>
        </w:tc>
      </w:tr>
      <w:tr w:rsidR="00004259" w:rsidRPr="00974703" w14:paraId="1EA7AEFB" w14:textId="77777777" w:rsidTr="00903CEC">
        <w:trPr>
          <w:cantSplit/>
        </w:trPr>
        <w:sdt>
          <w:sdtPr>
            <w:rPr>
              <w:rFonts w:cs="Arial"/>
              <w:sz w:val="20"/>
              <w:szCs w:val="20"/>
            </w:rPr>
            <w:id w:val="-1151442924"/>
            <w:placeholder>
              <w:docPart w:val="816FA0C8C81343AB9EA7B06545A16BBF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14:paraId="7ED0AC99" w14:textId="77777777" w:rsidR="00004259" w:rsidRPr="00057828" w:rsidRDefault="006C2C88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37048906"/>
            <w:placeholder>
              <w:docPart w:val="9704EDD5C8994E02A49447156CF87627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14:paraId="267A6969" w14:textId="77777777"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82917090"/>
            <w:placeholder>
              <w:docPart w:val="2DD638F6390643ECA5513EC645FC2B1A"/>
            </w:placeholder>
            <w:showingPlcHdr/>
          </w:sdtPr>
          <w:sdtEndPr/>
          <w:sdtContent>
            <w:tc>
              <w:tcPr>
                <w:tcW w:w="2127" w:type="dxa"/>
              </w:tcPr>
              <w:p w14:paraId="412AB67D" w14:textId="77777777" w:rsidR="00004259" w:rsidRPr="00057828" w:rsidRDefault="006C2C88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004259" w:rsidRPr="00974703" w14:paraId="2E8C71EB" w14:textId="77777777" w:rsidTr="00903CEC">
        <w:trPr>
          <w:cantSplit/>
        </w:trPr>
        <w:sdt>
          <w:sdtPr>
            <w:rPr>
              <w:rFonts w:cs="Arial"/>
              <w:sz w:val="20"/>
              <w:szCs w:val="20"/>
            </w:rPr>
            <w:id w:val="-73212314"/>
            <w:placeholder>
              <w:docPart w:val="B60C0381630149CF8C5C0D324D6CC9FD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14:paraId="21F0974C" w14:textId="77777777"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789200892"/>
            <w:placeholder>
              <w:docPart w:val="6E8E462C6C75409DBF9DFD4C86138EDA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14:paraId="25E8F65C" w14:textId="77777777"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124540364"/>
            <w:placeholder>
              <w:docPart w:val="BC7DE79D208B476E915F2F2A64AD2DEB"/>
            </w:placeholder>
            <w:showingPlcHdr/>
          </w:sdtPr>
          <w:sdtEndPr/>
          <w:sdtContent>
            <w:tc>
              <w:tcPr>
                <w:tcW w:w="2127" w:type="dxa"/>
              </w:tcPr>
              <w:p w14:paraId="753FE04A" w14:textId="77777777"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004259" w:rsidRPr="00974703" w14:paraId="5FE9F59A" w14:textId="77777777" w:rsidTr="00903CEC">
        <w:trPr>
          <w:cantSplit/>
        </w:trPr>
        <w:sdt>
          <w:sdtPr>
            <w:rPr>
              <w:rFonts w:cs="Arial"/>
              <w:sz w:val="20"/>
              <w:szCs w:val="20"/>
            </w:rPr>
            <w:id w:val="453293952"/>
            <w:placeholder>
              <w:docPart w:val="2538C25BCCF9401A804A9C30502A0931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14:paraId="5CFB01BC" w14:textId="77777777"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482578286"/>
            <w:placeholder>
              <w:docPart w:val="BA97117551EB4A2E9B03781DD4BDDEB3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14:paraId="247E806F" w14:textId="77777777"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781005370"/>
            <w:placeholder>
              <w:docPart w:val="27BF113A60CA479C96C2E4FEE16F8FBC"/>
            </w:placeholder>
            <w:showingPlcHdr/>
          </w:sdtPr>
          <w:sdtEndPr/>
          <w:sdtContent>
            <w:tc>
              <w:tcPr>
                <w:tcW w:w="2127" w:type="dxa"/>
              </w:tcPr>
              <w:p w14:paraId="2411F4D3" w14:textId="77777777"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004259" w:rsidRPr="00974703" w14:paraId="4E97A30E" w14:textId="77777777" w:rsidTr="00903CEC">
        <w:trPr>
          <w:cantSplit/>
        </w:trPr>
        <w:sdt>
          <w:sdtPr>
            <w:rPr>
              <w:rFonts w:cs="Arial"/>
              <w:sz w:val="20"/>
              <w:szCs w:val="20"/>
            </w:rPr>
            <w:id w:val="-415094161"/>
            <w:placeholder>
              <w:docPart w:val="7F7745B031C64FA598BF6B8CA9AFC095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14:paraId="2D800291" w14:textId="77777777"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495415574"/>
            <w:placeholder>
              <w:docPart w:val="0E252F29AA4E463A99A13CC0D0455ADA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14:paraId="22EF448D" w14:textId="77777777"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829641275"/>
            <w:placeholder>
              <w:docPart w:val="CCB0C20836BF480A9F72C914E39705BC"/>
            </w:placeholder>
            <w:showingPlcHdr/>
          </w:sdtPr>
          <w:sdtEndPr/>
          <w:sdtContent>
            <w:tc>
              <w:tcPr>
                <w:tcW w:w="2127" w:type="dxa"/>
              </w:tcPr>
              <w:p w14:paraId="5025A0D3" w14:textId="77777777"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004259" w:rsidRPr="00974703" w14:paraId="0DC91EAC" w14:textId="77777777" w:rsidTr="00903CEC">
        <w:trPr>
          <w:cantSplit/>
        </w:trPr>
        <w:sdt>
          <w:sdtPr>
            <w:rPr>
              <w:rFonts w:cs="Arial"/>
              <w:sz w:val="20"/>
              <w:szCs w:val="20"/>
            </w:rPr>
            <w:id w:val="216873990"/>
            <w:placeholder>
              <w:docPart w:val="E4898CE1C8A844A7A0D7CFB493847EB5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14:paraId="2A573936" w14:textId="77777777"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329528710"/>
            <w:placeholder>
              <w:docPart w:val="74761A4324414E6CA6320E7B9D407031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14:paraId="6F3AA062" w14:textId="77777777" w:rsidR="00004259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576890984"/>
            <w:placeholder>
              <w:docPart w:val="246A1A5164B74A3CBC8C04E93DCBEAA9"/>
            </w:placeholder>
            <w:showingPlcHdr/>
          </w:sdtPr>
          <w:sdtEndPr/>
          <w:sdtContent>
            <w:tc>
              <w:tcPr>
                <w:tcW w:w="2127" w:type="dxa"/>
              </w:tcPr>
              <w:p w14:paraId="3727D2A7" w14:textId="77777777" w:rsidR="00004259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C44338" w:rsidRPr="00974703" w14:paraId="5EB18C38" w14:textId="77777777" w:rsidTr="000735C8">
        <w:trPr>
          <w:trHeight w:val="85"/>
        </w:trPr>
        <w:tc>
          <w:tcPr>
            <w:tcW w:w="9606" w:type="dxa"/>
            <w:gridSpan w:val="5"/>
            <w:tcBorders>
              <w:left w:val="nil"/>
              <w:right w:val="nil"/>
            </w:tcBorders>
          </w:tcPr>
          <w:p w14:paraId="77AA6354" w14:textId="77777777" w:rsidR="00C44338" w:rsidRPr="00903CEC" w:rsidRDefault="00C44338" w:rsidP="000735C8">
            <w:pPr>
              <w:rPr>
                <w:rFonts w:cs="Arial"/>
                <w:b/>
                <w:sz w:val="4"/>
                <w:szCs w:val="4"/>
              </w:rPr>
            </w:pPr>
          </w:p>
        </w:tc>
      </w:tr>
      <w:tr w:rsidR="00DA234D" w:rsidRPr="00974703" w14:paraId="310986D1" w14:textId="77777777" w:rsidTr="00903CEC">
        <w:trPr>
          <w:trHeight w:val="1191"/>
        </w:trPr>
        <w:tc>
          <w:tcPr>
            <w:tcW w:w="9606" w:type="dxa"/>
            <w:gridSpan w:val="5"/>
            <w:vAlign w:val="center"/>
          </w:tcPr>
          <w:p w14:paraId="5C5D202D" w14:textId="77777777" w:rsidR="00DA234D" w:rsidRPr="00057828" w:rsidRDefault="006A12EB" w:rsidP="00903CEC">
            <w:pPr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Anschläger</w:t>
            </w:r>
          </w:p>
          <w:p w14:paraId="7BA84466" w14:textId="77777777" w:rsidR="00903CEC" w:rsidRDefault="00DA234D" w:rsidP="00903CEC">
            <w:pPr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t>Folgende Beschäftigte sind durch A</w:t>
            </w:r>
            <w:r w:rsidR="006A12EB" w:rsidRPr="00057828">
              <w:rPr>
                <w:rFonts w:cs="Arial"/>
                <w:sz w:val="20"/>
                <w:szCs w:val="20"/>
              </w:rPr>
              <w:t xml:space="preserve">usbildung bzw. Unterweisung zum Anschlagen von Lasten </w:t>
            </w:r>
            <w:r w:rsidRPr="00057828">
              <w:rPr>
                <w:rFonts w:cs="Arial"/>
                <w:sz w:val="20"/>
                <w:szCs w:val="20"/>
              </w:rPr>
              <w:t>befähigt</w:t>
            </w:r>
            <w:r w:rsidR="006A12EB" w:rsidRPr="00057828">
              <w:rPr>
                <w:rFonts w:cs="Arial"/>
                <w:sz w:val="20"/>
                <w:szCs w:val="20"/>
              </w:rPr>
              <w:t xml:space="preserve"> und verantwortlich</w:t>
            </w:r>
            <w:r w:rsidRPr="00057828">
              <w:rPr>
                <w:rFonts w:cs="Arial"/>
                <w:sz w:val="20"/>
                <w:szCs w:val="20"/>
              </w:rPr>
              <w:t>.</w:t>
            </w:r>
            <w:r w:rsidR="00C44338" w:rsidRPr="00057828">
              <w:rPr>
                <w:rFonts w:cs="Arial"/>
                <w:sz w:val="20"/>
                <w:szCs w:val="20"/>
              </w:rPr>
              <w:t xml:space="preserve"> </w:t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  <w:r w:rsidR="00C44338" w:rsidRPr="00057828">
              <w:rPr>
                <w:rFonts w:cs="Arial"/>
                <w:sz w:val="20"/>
                <w:szCs w:val="20"/>
              </w:rPr>
              <w:tab/>
            </w:r>
          </w:p>
          <w:p w14:paraId="0154E609" w14:textId="77777777" w:rsidR="00DA234D" w:rsidRPr="00057828" w:rsidRDefault="00C44338" w:rsidP="00903CEC">
            <w:pPr>
              <w:jc w:val="right"/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sym w:font="Webdings" w:char="F069"/>
            </w:r>
            <w:r w:rsidRPr="00057828">
              <w:rPr>
                <w:rFonts w:cs="Arial"/>
                <w:sz w:val="20"/>
                <w:szCs w:val="20"/>
              </w:rPr>
              <w:t xml:space="preserve"> </w:t>
            </w:r>
            <w:r w:rsidRPr="00057828">
              <w:rPr>
                <w:rFonts w:cs="Arial"/>
                <w:i/>
                <w:sz w:val="20"/>
                <w:szCs w:val="20"/>
              </w:rPr>
              <w:t>Pflichtenheft „Personal“: Anschlagen von Lasten</w:t>
            </w:r>
          </w:p>
        </w:tc>
      </w:tr>
      <w:tr w:rsidR="00DA234D" w:rsidRPr="00974703" w14:paraId="61E8A3A1" w14:textId="77777777" w:rsidTr="00903CEC">
        <w:tc>
          <w:tcPr>
            <w:tcW w:w="3652" w:type="dxa"/>
            <w:gridSpan w:val="2"/>
            <w:vAlign w:val="center"/>
          </w:tcPr>
          <w:p w14:paraId="5585C576" w14:textId="77777777" w:rsidR="00DA234D" w:rsidRPr="00057828" w:rsidRDefault="00DA234D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Name</w:t>
            </w:r>
          </w:p>
        </w:tc>
        <w:tc>
          <w:tcPr>
            <w:tcW w:w="3827" w:type="dxa"/>
            <w:gridSpan w:val="2"/>
            <w:vAlign w:val="center"/>
          </w:tcPr>
          <w:p w14:paraId="07F5146D" w14:textId="77777777" w:rsidR="00DA234D" w:rsidRPr="00057828" w:rsidRDefault="00DA234D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Vorname</w:t>
            </w:r>
          </w:p>
        </w:tc>
        <w:tc>
          <w:tcPr>
            <w:tcW w:w="2127" w:type="dxa"/>
            <w:vAlign w:val="center"/>
          </w:tcPr>
          <w:p w14:paraId="601D5F94" w14:textId="77777777" w:rsidR="00DA234D" w:rsidRPr="00057828" w:rsidRDefault="004C1A11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Ausstellungsdatum Nachweis</w:t>
            </w:r>
          </w:p>
        </w:tc>
      </w:tr>
      <w:tr w:rsidR="00DA234D" w:rsidRPr="00974703" w14:paraId="6DAAD17C" w14:textId="77777777" w:rsidTr="00903CEC">
        <w:sdt>
          <w:sdtPr>
            <w:rPr>
              <w:rFonts w:cs="Arial"/>
              <w:sz w:val="20"/>
              <w:szCs w:val="20"/>
            </w:rPr>
            <w:id w:val="-1375532268"/>
            <w:placeholder>
              <w:docPart w:val="A3D113B31FEF4B8AB5FA854BDE3EF68E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14:paraId="34DA42C9" w14:textId="77777777" w:rsidR="00DA234D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668202473"/>
            <w:placeholder>
              <w:docPart w:val="DA9D15CD58AA4D90A7FAE581D5D6C3CD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14:paraId="3440F70E" w14:textId="77777777" w:rsidR="00DA234D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482044724"/>
            <w:placeholder>
              <w:docPart w:val="CBBE68BD4DCA401F9E7A061196BA6B1E"/>
            </w:placeholder>
            <w:showingPlcHdr/>
          </w:sdtPr>
          <w:sdtEndPr/>
          <w:sdtContent>
            <w:tc>
              <w:tcPr>
                <w:tcW w:w="2127" w:type="dxa"/>
              </w:tcPr>
              <w:p w14:paraId="3B52AC5A" w14:textId="77777777" w:rsidR="00DA234D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DA234D" w:rsidRPr="00974703" w14:paraId="74538860" w14:textId="77777777" w:rsidTr="00903CEC">
        <w:sdt>
          <w:sdtPr>
            <w:rPr>
              <w:rFonts w:cs="Arial"/>
              <w:sz w:val="20"/>
              <w:szCs w:val="20"/>
            </w:rPr>
            <w:id w:val="1441801226"/>
            <w:placeholder>
              <w:docPart w:val="1688701B77DB4CD283409E10E10C75E8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14:paraId="4D336540" w14:textId="77777777" w:rsidR="00DA234D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2142918706"/>
            <w:placeholder>
              <w:docPart w:val="2F978C4EA8314A37A2715C5DE772701D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14:paraId="47C034F9" w14:textId="77777777" w:rsidR="00DA234D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213475984"/>
            <w:placeholder>
              <w:docPart w:val="B12837473A6C40A38846FDB390EEE1E6"/>
            </w:placeholder>
            <w:showingPlcHdr/>
          </w:sdtPr>
          <w:sdtEndPr/>
          <w:sdtContent>
            <w:tc>
              <w:tcPr>
                <w:tcW w:w="2127" w:type="dxa"/>
              </w:tcPr>
              <w:p w14:paraId="33BCFD70" w14:textId="77777777" w:rsidR="00DA234D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DA234D" w:rsidRPr="00974703" w14:paraId="7BA93390" w14:textId="77777777" w:rsidTr="00903CEC">
        <w:sdt>
          <w:sdtPr>
            <w:rPr>
              <w:rFonts w:cs="Arial"/>
              <w:sz w:val="20"/>
              <w:szCs w:val="20"/>
            </w:rPr>
            <w:id w:val="1976331349"/>
            <w:placeholder>
              <w:docPart w:val="B299544DA26C47B7B50F1D678AA0BE9A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14:paraId="43A3D126" w14:textId="77777777" w:rsidR="00DA234D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2128728147"/>
            <w:placeholder>
              <w:docPart w:val="878B309F4F0A4067B2F0C8B37CE9A92F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14:paraId="7E9B6575" w14:textId="77777777" w:rsidR="00DA234D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603176306"/>
            <w:placeholder>
              <w:docPart w:val="08BCE12228A6481396DC85647F4300A7"/>
            </w:placeholder>
            <w:showingPlcHdr/>
          </w:sdtPr>
          <w:sdtEndPr/>
          <w:sdtContent>
            <w:tc>
              <w:tcPr>
                <w:tcW w:w="2127" w:type="dxa"/>
              </w:tcPr>
              <w:p w14:paraId="2A9044B9" w14:textId="77777777" w:rsidR="00DA234D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DA234D" w:rsidRPr="00974703" w14:paraId="59CF3B56" w14:textId="77777777" w:rsidTr="00903CEC">
        <w:sdt>
          <w:sdtPr>
            <w:rPr>
              <w:rFonts w:cs="Arial"/>
              <w:sz w:val="20"/>
              <w:szCs w:val="20"/>
            </w:rPr>
            <w:id w:val="1572161220"/>
            <w:placeholder>
              <w:docPart w:val="D6B9753783F2460AB449351C19936CBF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14:paraId="252C0AA8" w14:textId="77777777" w:rsidR="00DA234D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526148910"/>
            <w:placeholder>
              <w:docPart w:val="051C14330D464C6CBC6AEA4E20B600CB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14:paraId="25A1A5E0" w14:textId="77777777" w:rsidR="00DA234D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579861167"/>
            <w:placeholder>
              <w:docPart w:val="374A5B00116643BC8AFB9B5E0CC6F182"/>
            </w:placeholder>
            <w:showingPlcHdr/>
          </w:sdtPr>
          <w:sdtEndPr/>
          <w:sdtContent>
            <w:tc>
              <w:tcPr>
                <w:tcW w:w="2127" w:type="dxa"/>
              </w:tcPr>
              <w:p w14:paraId="456549DB" w14:textId="77777777" w:rsidR="00DA234D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DA234D" w:rsidRPr="00974703" w14:paraId="66718FB7" w14:textId="77777777" w:rsidTr="00903CEC">
        <w:sdt>
          <w:sdtPr>
            <w:rPr>
              <w:rFonts w:cs="Arial"/>
              <w:sz w:val="20"/>
              <w:szCs w:val="20"/>
            </w:rPr>
            <w:id w:val="1146244883"/>
            <w:placeholder>
              <w:docPart w:val="9AF7CEFD585141868DE60F25494A6423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14:paraId="7E2437D7" w14:textId="77777777" w:rsidR="00DA234D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126300826"/>
            <w:placeholder>
              <w:docPart w:val="0DB21AA84A394480BDDB6FB4FA9F927A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14:paraId="4E7F3EFF" w14:textId="77777777" w:rsidR="00DA234D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2014213745"/>
            <w:placeholder>
              <w:docPart w:val="57211D58334D4E8595E784157F10D68C"/>
            </w:placeholder>
            <w:showingPlcHdr/>
          </w:sdtPr>
          <w:sdtEndPr/>
          <w:sdtContent>
            <w:tc>
              <w:tcPr>
                <w:tcW w:w="2127" w:type="dxa"/>
              </w:tcPr>
              <w:p w14:paraId="02A09B46" w14:textId="77777777" w:rsidR="00DA234D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12515E" w:rsidRPr="00974703" w14:paraId="6A819FF6" w14:textId="77777777" w:rsidTr="00974703">
        <w:trPr>
          <w:trHeight w:val="85"/>
        </w:trPr>
        <w:tc>
          <w:tcPr>
            <w:tcW w:w="9606" w:type="dxa"/>
            <w:gridSpan w:val="5"/>
            <w:tcBorders>
              <w:left w:val="nil"/>
              <w:right w:val="nil"/>
            </w:tcBorders>
          </w:tcPr>
          <w:p w14:paraId="2DA33DAB" w14:textId="77777777" w:rsidR="0012515E" w:rsidRPr="00903CEC" w:rsidRDefault="0012515E" w:rsidP="00974703">
            <w:pPr>
              <w:rPr>
                <w:rFonts w:cs="Arial"/>
                <w:b/>
                <w:sz w:val="4"/>
                <w:szCs w:val="4"/>
              </w:rPr>
            </w:pPr>
          </w:p>
        </w:tc>
      </w:tr>
      <w:tr w:rsidR="0012515E" w:rsidRPr="00974703" w14:paraId="1D59ACC7" w14:textId="77777777" w:rsidTr="00903CEC">
        <w:trPr>
          <w:trHeight w:val="1191"/>
        </w:trPr>
        <w:tc>
          <w:tcPr>
            <w:tcW w:w="9606" w:type="dxa"/>
            <w:gridSpan w:val="5"/>
            <w:vAlign w:val="center"/>
          </w:tcPr>
          <w:p w14:paraId="09E28E37" w14:textId="77777777" w:rsidR="0012515E" w:rsidRPr="00057828" w:rsidRDefault="0012515E" w:rsidP="00903CEC">
            <w:pPr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Schweißer (mit Ausbildung, Qualifikation)</w:t>
            </w:r>
          </w:p>
          <w:p w14:paraId="53769265" w14:textId="77777777" w:rsidR="00903CEC" w:rsidRDefault="0012515E" w:rsidP="00903CEC">
            <w:pPr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t xml:space="preserve">Folgende Beschäftigte sind durch Ausbildung bzw. Unterweisung zum Schweißen befähigt und verantwortlich. </w:t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</w:r>
            <w:r w:rsidRPr="00057828">
              <w:rPr>
                <w:rFonts w:cs="Arial"/>
                <w:sz w:val="20"/>
                <w:szCs w:val="20"/>
              </w:rPr>
              <w:tab/>
              <w:t xml:space="preserve">          </w:t>
            </w:r>
          </w:p>
          <w:p w14:paraId="06DB124C" w14:textId="77777777" w:rsidR="0012515E" w:rsidRPr="00057828" w:rsidRDefault="0012515E" w:rsidP="00903CEC">
            <w:pPr>
              <w:jc w:val="right"/>
              <w:rPr>
                <w:rFonts w:cs="Arial"/>
                <w:sz w:val="20"/>
                <w:szCs w:val="20"/>
              </w:rPr>
            </w:pPr>
            <w:r w:rsidRPr="00057828">
              <w:rPr>
                <w:rFonts w:cs="Arial"/>
                <w:sz w:val="20"/>
                <w:szCs w:val="20"/>
              </w:rPr>
              <w:sym w:font="Webdings" w:char="F069"/>
            </w:r>
            <w:r w:rsidRPr="00057828">
              <w:rPr>
                <w:rFonts w:cs="Arial"/>
                <w:sz w:val="20"/>
                <w:szCs w:val="20"/>
              </w:rPr>
              <w:t xml:space="preserve"> </w:t>
            </w:r>
            <w:r w:rsidRPr="00057828">
              <w:rPr>
                <w:rFonts w:cs="Arial"/>
                <w:i/>
                <w:sz w:val="20"/>
                <w:szCs w:val="20"/>
              </w:rPr>
              <w:t>Pflichtenheft „Personal“: Schweißqualifikation</w:t>
            </w:r>
          </w:p>
        </w:tc>
      </w:tr>
      <w:tr w:rsidR="0012515E" w:rsidRPr="00974703" w14:paraId="6E13E938" w14:textId="77777777" w:rsidTr="00903CEC">
        <w:tc>
          <w:tcPr>
            <w:tcW w:w="3652" w:type="dxa"/>
            <w:gridSpan w:val="2"/>
            <w:vAlign w:val="center"/>
          </w:tcPr>
          <w:p w14:paraId="1446067E" w14:textId="77777777" w:rsidR="0012515E" w:rsidRPr="00057828" w:rsidRDefault="0012515E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Name</w:t>
            </w:r>
          </w:p>
        </w:tc>
        <w:tc>
          <w:tcPr>
            <w:tcW w:w="3827" w:type="dxa"/>
            <w:gridSpan w:val="2"/>
            <w:vAlign w:val="center"/>
          </w:tcPr>
          <w:p w14:paraId="5D73CC17" w14:textId="77777777" w:rsidR="0012515E" w:rsidRPr="00057828" w:rsidRDefault="0012515E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Vorname</w:t>
            </w:r>
          </w:p>
        </w:tc>
        <w:tc>
          <w:tcPr>
            <w:tcW w:w="2127" w:type="dxa"/>
            <w:vAlign w:val="center"/>
          </w:tcPr>
          <w:p w14:paraId="3E6970A9" w14:textId="77777777" w:rsidR="0012515E" w:rsidRPr="00057828" w:rsidRDefault="004C1A11" w:rsidP="00903CEC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57828">
              <w:rPr>
                <w:rFonts w:cs="Arial"/>
                <w:b/>
                <w:sz w:val="20"/>
                <w:szCs w:val="20"/>
              </w:rPr>
              <w:t>Ausstellungsdatum Nachweis</w:t>
            </w:r>
          </w:p>
        </w:tc>
      </w:tr>
      <w:tr w:rsidR="0012515E" w:rsidRPr="00974703" w14:paraId="63227F80" w14:textId="77777777" w:rsidTr="00903CEC">
        <w:sdt>
          <w:sdtPr>
            <w:rPr>
              <w:rFonts w:cs="Arial"/>
              <w:sz w:val="20"/>
              <w:szCs w:val="20"/>
            </w:rPr>
            <w:id w:val="294880580"/>
            <w:placeholder>
              <w:docPart w:val="699573EED0514F67840640CDAF8BC2C6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14:paraId="0CE703C8" w14:textId="77777777" w:rsidR="0012515E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701707259"/>
            <w:placeholder>
              <w:docPart w:val="B7119E58B8DA4B6D9F8785BFFAFAF87E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14:paraId="1588BBA4" w14:textId="77777777" w:rsidR="0012515E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525633713"/>
            <w:placeholder>
              <w:docPart w:val="3D2BB8AE80654893AE2534B288320F07"/>
            </w:placeholder>
            <w:showingPlcHdr/>
          </w:sdtPr>
          <w:sdtEndPr/>
          <w:sdtContent>
            <w:tc>
              <w:tcPr>
                <w:tcW w:w="2127" w:type="dxa"/>
              </w:tcPr>
              <w:p w14:paraId="39934DF5" w14:textId="77777777" w:rsidR="0012515E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12515E" w:rsidRPr="00974703" w14:paraId="4948A71F" w14:textId="77777777" w:rsidTr="00903CEC">
        <w:sdt>
          <w:sdtPr>
            <w:rPr>
              <w:rFonts w:cs="Arial"/>
              <w:sz w:val="20"/>
              <w:szCs w:val="20"/>
            </w:rPr>
            <w:id w:val="-1827508918"/>
            <w:placeholder>
              <w:docPart w:val="9FAC481BCA464D6CB4B438711BFFBB0C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14:paraId="3D8246FD" w14:textId="77777777" w:rsidR="0012515E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797176465"/>
            <w:placeholder>
              <w:docPart w:val="341499779FE64764B89A498CBEE74B7C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14:paraId="49EA2A8E" w14:textId="77777777" w:rsidR="0012515E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315069312"/>
            <w:placeholder>
              <w:docPart w:val="FCF0FD1995C045569FEAB31429F98DA1"/>
            </w:placeholder>
            <w:showingPlcHdr/>
          </w:sdtPr>
          <w:sdtEndPr/>
          <w:sdtContent>
            <w:tc>
              <w:tcPr>
                <w:tcW w:w="2127" w:type="dxa"/>
              </w:tcPr>
              <w:p w14:paraId="376F70D7" w14:textId="77777777" w:rsidR="0012515E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12515E" w:rsidRPr="00974703" w14:paraId="5D15EC2B" w14:textId="77777777" w:rsidTr="00903CEC">
        <w:sdt>
          <w:sdtPr>
            <w:rPr>
              <w:rFonts w:cs="Arial"/>
              <w:sz w:val="20"/>
              <w:szCs w:val="20"/>
            </w:rPr>
            <w:id w:val="709536363"/>
            <w:placeholder>
              <w:docPart w:val="F343D4E8155D41AD973BB1EB018CEC23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14:paraId="034020E3" w14:textId="77777777" w:rsidR="0012515E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513793268"/>
            <w:placeholder>
              <w:docPart w:val="A667CE5FD8EA4386AA3FC5312EF8AE99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14:paraId="4E3A6906" w14:textId="77777777" w:rsidR="0012515E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1595660625"/>
            <w:placeholder>
              <w:docPart w:val="176679BEDB6146869E0E4636F483FDE7"/>
            </w:placeholder>
            <w:showingPlcHdr/>
          </w:sdtPr>
          <w:sdtEndPr/>
          <w:sdtContent>
            <w:tc>
              <w:tcPr>
                <w:tcW w:w="2127" w:type="dxa"/>
              </w:tcPr>
              <w:p w14:paraId="31DBECBD" w14:textId="77777777" w:rsidR="0012515E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12515E" w:rsidRPr="00974703" w14:paraId="048BD848" w14:textId="77777777" w:rsidTr="00903CEC">
        <w:sdt>
          <w:sdtPr>
            <w:rPr>
              <w:rFonts w:cs="Arial"/>
              <w:sz w:val="20"/>
              <w:szCs w:val="20"/>
            </w:rPr>
            <w:id w:val="-1957090680"/>
            <w:placeholder>
              <w:docPart w:val="0796734915B84368937582B8FF001781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14:paraId="2D1221D6" w14:textId="77777777" w:rsidR="0012515E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2076110119"/>
            <w:placeholder>
              <w:docPart w:val="73D453392FCF481A9CC8EAF1783C515B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14:paraId="2BA8DE05" w14:textId="77777777" w:rsidR="0012515E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2005162090"/>
            <w:placeholder>
              <w:docPart w:val="5AA15942A1F1413997E0AC02EF88E830"/>
            </w:placeholder>
            <w:showingPlcHdr/>
          </w:sdtPr>
          <w:sdtEndPr/>
          <w:sdtContent>
            <w:tc>
              <w:tcPr>
                <w:tcW w:w="2127" w:type="dxa"/>
              </w:tcPr>
              <w:p w14:paraId="085A200A" w14:textId="77777777" w:rsidR="0012515E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  <w:tr w:rsidR="0012515E" w:rsidRPr="00974703" w14:paraId="7345F904" w14:textId="77777777" w:rsidTr="00903CEC">
        <w:sdt>
          <w:sdtPr>
            <w:rPr>
              <w:rFonts w:cs="Arial"/>
              <w:sz w:val="20"/>
              <w:szCs w:val="20"/>
            </w:rPr>
            <w:id w:val="1030772238"/>
            <w:placeholder>
              <w:docPart w:val="4E258BC0D171497995990622547885A4"/>
            </w:placeholder>
            <w:showingPlcHdr/>
          </w:sdtPr>
          <w:sdtEndPr/>
          <w:sdtContent>
            <w:tc>
              <w:tcPr>
                <w:tcW w:w="3652" w:type="dxa"/>
                <w:gridSpan w:val="2"/>
              </w:tcPr>
              <w:p w14:paraId="03F501ED" w14:textId="77777777" w:rsidR="0012515E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320045965"/>
            <w:placeholder>
              <w:docPart w:val="D40C3E1C50CB4539BAE25483FC08D9D5"/>
            </w:placeholder>
            <w:showingPlcHdr/>
          </w:sdtPr>
          <w:sdtEndPr/>
          <w:sdtContent>
            <w:tc>
              <w:tcPr>
                <w:tcW w:w="3827" w:type="dxa"/>
                <w:gridSpan w:val="2"/>
              </w:tcPr>
              <w:p w14:paraId="69578450" w14:textId="77777777" w:rsidR="0012515E" w:rsidRPr="00057828" w:rsidRDefault="00C3728F" w:rsidP="00974703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                     </w:t>
                </w:r>
              </w:p>
            </w:tc>
          </w:sdtContent>
        </w:sdt>
        <w:sdt>
          <w:sdtPr>
            <w:rPr>
              <w:rFonts w:cs="Arial"/>
              <w:sz w:val="20"/>
              <w:szCs w:val="20"/>
            </w:rPr>
            <w:id w:val="-1111590494"/>
            <w:placeholder>
              <w:docPart w:val="260E8C2ECBA04012B2FFC3F76FDB88B1"/>
            </w:placeholder>
            <w:showingPlcHdr/>
          </w:sdtPr>
          <w:sdtEndPr/>
          <w:sdtContent>
            <w:tc>
              <w:tcPr>
                <w:tcW w:w="2127" w:type="dxa"/>
              </w:tcPr>
              <w:p w14:paraId="5D7BD923" w14:textId="77777777" w:rsidR="0012515E" w:rsidRPr="00057828" w:rsidRDefault="00C3728F" w:rsidP="00903CEC">
                <w:pPr>
                  <w:rPr>
                    <w:rFonts w:cs="Arial"/>
                    <w:sz w:val="20"/>
                    <w:szCs w:val="20"/>
                  </w:rPr>
                </w:pPr>
                <w:r w:rsidRPr="00057828">
                  <w:rPr>
                    <w:rFonts w:cs="Arial"/>
                    <w:sz w:val="20"/>
                    <w:szCs w:val="20"/>
                  </w:rPr>
                  <w:t xml:space="preserve">                    </w:t>
                </w:r>
              </w:p>
            </w:tc>
          </w:sdtContent>
        </w:sdt>
      </w:tr>
    </w:tbl>
    <w:p w14:paraId="5E6EFE78" w14:textId="77777777" w:rsidR="00DA234D" w:rsidRPr="00903CEC" w:rsidRDefault="00DA234D" w:rsidP="00903CEC">
      <w:pPr>
        <w:tabs>
          <w:tab w:val="left" w:pos="3951"/>
        </w:tabs>
        <w:rPr>
          <w:rFonts w:cs="Arial"/>
          <w:sz w:val="4"/>
          <w:szCs w:val="4"/>
        </w:rPr>
      </w:pPr>
    </w:p>
    <w:sectPr w:rsidR="00DA234D" w:rsidRPr="00903CEC" w:rsidSect="00264DE7">
      <w:headerReference w:type="even" r:id="rId8"/>
      <w:headerReference w:type="default" r:id="rId9"/>
      <w:footerReference w:type="default" r:id="rId10"/>
      <w:headerReference w:type="first" r:id="rId11"/>
      <w:pgSz w:w="11907" w:h="16840" w:code="9"/>
      <w:pgMar w:top="1248" w:right="992" w:bottom="992" w:left="1276" w:header="567" w:footer="0" w:gutter="0"/>
      <w:cols w:space="708"/>
      <w:noEndnote/>
      <w:docGrid w:linePitch="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01833" w14:textId="77777777" w:rsidR="00E74F31" w:rsidRDefault="00E74F31">
      <w:r>
        <w:separator/>
      </w:r>
    </w:p>
  </w:endnote>
  <w:endnote w:type="continuationSeparator" w:id="0">
    <w:p w14:paraId="335684AC" w14:textId="77777777" w:rsidR="00E74F31" w:rsidRDefault="00E74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utura LT Medium">
    <w:panose1 w:val="02000504020000020003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Standard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LT Bold">
    <w:panose1 w:val="02000803040000020003"/>
    <w:charset w:val="00"/>
    <w:family w:val="auto"/>
    <w:pitch w:val="variable"/>
    <w:sig w:usb0="00000003" w:usb1="00000000" w:usb2="00000000" w:usb3="00000000" w:csb0="00000001" w:csb1="00000000"/>
  </w:font>
  <w:font w:name="Courier St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280F6" w14:textId="77777777" w:rsidR="00AA4CE0" w:rsidRDefault="00264DE7" w:rsidP="00AA4CE0">
    <w:pPr>
      <w:spacing w:after="120"/>
      <w:ind w:right="-1"/>
      <w:jc w:val="right"/>
      <w:rPr>
        <w:rFonts w:cs="Arial"/>
        <w:color w:val="777777"/>
        <w:sz w:val="16"/>
        <w:szCs w:val="16"/>
      </w:rPr>
    </w:pPr>
    <w:r w:rsidRPr="0007772F">
      <w:rPr>
        <w:rFonts w:ascii="Futura LT Medium" w:hAnsi="Futura LT Medium"/>
        <w:noProof/>
        <w:color w:val="777777"/>
        <w:sz w:val="16"/>
        <w:szCs w:val="16"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5EB3AC72" wp14:editId="2DEB803C">
              <wp:simplePos x="0" y="0"/>
              <wp:positionH relativeFrom="page">
                <wp:posOffset>6901180</wp:posOffset>
              </wp:positionH>
              <wp:positionV relativeFrom="page">
                <wp:posOffset>9236710</wp:posOffset>
              </wp:positionV>
              <wp:extent cx="15240" cy="899795"/>
              <wp:effectExtent l="0" t="0" r="22860" b="14605"/>
              <wp:wrapNone/>
              <wp:docPr id="1" name="Line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5240" cy="89979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77777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92BD32" id="Line 68" o:spid="_x0000_s1026" style="position:absolute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3.4pt,727.3pt" to="544.6pt,79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" strokecolor="#777" strokeweight=".5pt">
              <w10:wrap anchorx="page" anchory="page"/>
            </v:line>
          </w:pict>
        </mc:Fallback>
      </mc:AlternateContent>
    </w:r>
    <w:r w:rsidRPr="0007772F">
      <w:rPr>
        <w:rFonts w:ascii="Futura LT Medium" w:hAnsi="Futura LT Medium"/>
        <w:noProof/>
        <w:color w:val="777777"/>
        <w:sz w:val="16"/>
        <w:szCs w:val="16"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3EA34A13" wp14:editId="195D914C">
              <wp:simplePos x="0" y="0"/>
              <wp:positionH relativeFrom="page">
                <wp:posOffset>601345</wp:posOffset>
              </wp:positionH>
              <wp:positionV relativeFrom="page">
                <wp:posOffset>10132695</wp:posOffset>
              </wp:positionV>
              <wp:extent cx="6299835" cy="4445"/>
              <wp:effectExtent l="0" t="0" r="24765" b="33655"/>
              <wp:wrapSquare wrapText="bothSides"/>
              <wp:docPr id="7" name="Line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99835" cy="444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77777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5B3FEE" id="Line 69" o:spid="_x0000_s1026" style="position:absolute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7.35pt,797.85pt" to="543.4pt,79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" strokecolor="#777" strokeweight=".5pt">
              <w10:wrap type="square" anchorx="page" anchory="page"/>
            </v:line>
          </w:pict>
        </mc:Fallback>
      </mc:AlternateContent>
    </w:r>
  </w:p>
  <w:p w14:paraId="598A193C" w14:textId="77777777" w:rsidR="00AA4CE0" w:rsidRPr="00B14697" w:rsidRDefault="00264DE7" w:rsidP="00AA4CE0">
    <w:pPr>
      <w:spacing w:after="120"/>
      <w:ind w:right="-1"/>
      <w:jc w:val="right"/>
      <w:rPr>
        <w:rFonts w:ascii="Futura LT Medium" w:hAnsi="Futura LT Medium"/>
        <w:color w:val="777777"/>
        <w:sz w:val="16"/>
        <w:szCs w:val="16"/>
      </w:rPr>
    </w:pPr>
    <w:r w:rsidRPr="0007772F">
      <w:rPr>
        <w:rFonts w:ascii="Futura LT Medium" w:hAnsi="Futura LT Medium"/>
        <w:noProof/>
        <w:color w:val="777777"/>
        <w:sz w:val="16"/>
        <w:szCs w:val="16"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359BD4A5" wp14:editId="36399515">
              <wp:simplePos x="0" y="0"/>
              <wp:positionH relativeFrom="page">
                <wp:posOffset>611505</wp:posOffset>
              </wp:positionH>
              <wp:positionV relativeFrom="page">
                <wp:posOffset>10250170</wp:posOffset>
              </wp:positionV>
              <wp:extent cx="3331845" cy="252095"/>
              <wp:effectExtent l="0" t="0" r="1905" b="0"/>
              <wp:wrapNone/>
              <wp:docPr id="19" name="Text Box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1845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6C7CD8" w14:textId="77777777" w:rsidR="00264DE7" w:rsidRPr="002000D7" w:rsidRDefault="00264DE7" w:rsidP="00264DE7">
                          <w:pPr>
                            <w:tabs>
                              <w:tab w:val="left" w:pos="2906"/>
                              <w:tab w:val="left" w:pos="5457"/>
                              <w:tab w:val="left" w:pos="8165"/>
                            </w:tabs>
                            <w:rPr>
                              <w:rFonts w:cs="Arial"/>
                              <w:color w:val="777777"/>
                              <w:sz w:val="20"/>
                              <w:szCs w:val="20"/>
                            </w:rPr>
                          </w:pPr>
                          <w:r w:rsidRPr="002000D7">
                            <w:rPr>
                              <w:rFonts w:cs="Arial"/>
                              <w:color w:val="777777"/>
                              <w:sz w:val="20"/>
                              <w:szCs w:val="20"/>
                            </w:rPr>
                            <w:t>Sicherheits- und Gesundheitsschutzkoordination</w:t>
                          </w:r>
                        </w:p>
                        <w:p w14:paraId="66FE2B34" w14:textId="77777777" w:rsidR="00264DE7" w:rsidRPr="00B14697" w:rsidRDefault="00264DE7" w:rsidP="00264DE7">
                          <w:pPr>
                            <w:tabs>
                              <w:tab w:val="left" w:pos="2906"/>
                              <w:tab w:val="left" w:pos="5457"/>
                              <w:tab w:val="left" w:pos="8165"/>
                            </w:tabs>
                            <w:rPr>
                              <w:rFonts w:cs="Arial"/>
                              <w:color w:val="777777"/>
                            </w:rPr>
                          </w:pPr>
                        </w:p>
                        <w:p w14:paraId="3FCC67B2" w14:textId="77777777" w:rsidR="00264DE7" w:rsidRPr="00B14697" w:rsidRDefault="00264DE7" w:rsidP="00264DE7">
                          <w:pPr>
                            <w:tabs>
                              <w:tab w:val="left" w:pos="2906"/>
                              <w:tab w:val="left" w:pos="5457"/>
                              <w:tab w:val="left" w:pos="8165"/>
                            </w:tabs>
                            <w:rPr>
                              <w:rFonts w:cs="Arial"/>
                              <w:color w:val="777777"/>
                            </w:rPr>
                          </w:pPr>
                        </w:p>
                        <w:p w14:paraId="1FB2F088" w14:textId="77777777" w:rsidR="00AA4CE0" w:rsidRPr="00B14697" w:rsidRDefault="00AA4CE0" w:rsidP="00AA4CE0">
                          <w:pPr>
                            <w:tabs>
                              <w:tab w:val="left" w:pos="2906"/>
                              <w:tab w:val="left" w:pos="5457"/>
                              <w:tab w:val="left" w:pos="8165"/>
                            </w:tabs>
                            <w:rPr>
                              <w:rFonts w:cs="Arial"/>
                              <w:color w:val="777777"/>
                            </w:rPr>
                          </w:pP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9BD4A5" id="_x0000_t202" coordsize="21600,21600" o:spt="202" path="m,l,21600r21600,l21600,xe">
              <v:stroke joinstyle="miter"/>
              <v:path gradientshapeok="t" o:connecttype="rect"/>
            </v:shapetype>
            <v:shape id="Text Box 70" o:spid="_x0000_s1026" type="#_x0000_t202" style="position:absolute;left:0;text-align:left;margin-left:48.15pt;margin-top:807.1pt;width:262.35pt;height:19.85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" filled="f" stroked="f">
              <v:textbox inset="0,,0">
                <w:txbxContent>
                  <w:p w14:paraId="126C7CD8" w14:textId="77777777" w:rsidR="00264DE7" w:rsidRPr="002000D7" w:rsidRDefault="00264DE7" w:rsidP="00264DE7">
                    <w:pPr>
                      <w:tabs>
                        <w:tab w:val="left" w:pos="2906"/>
                        <w:tab w:val="left" w:pos="5457"/>
                        <w:tab w:val="left" w:pos="8165"/>
                      </w:tabs>
                      <w:rPr>
                        <w:rFonts w:cs="Arial"/>
                        <w:color w:val="777777"/>
                        <w:sz w:val="20"/>
                        <w:szCs w:val="20"/>
                      </w:rPr>
                    </w:pPr>
                    <w:r w:rsidRPr="002000D7">
                      <w:rPr>
                        <w:rFonts w:cs="Arial"/>
                        <w:color w:val="777777"/>
                        <w:sz w:val="20"/>
                        <w:szCs w:val="20"/>
                      </w:rPr>
                      <w:t>Sicherheits- und Gesundheitsschutzkoordination</w:t>
                    </w:r>
                  </w:p>
                  <w:p w14:paraId="66FE2B34" w14:textId="77777777" w:rsidR="00264DE7" w:rsidRPr="00B14697" w:rsidRDefault="00264DE7" w:rsidP="00264DE7">
                    <w:pPr>
                      <w:tabs>
                        <w:tab w:val="left" w:pos="2906"/>
                        <w:tab w:val="left" w:pos="5457"/>
                        <w:tab w:val="left" w:pos="8165"/>
                      </w:tabs>
                      <w:rPr>
                        <w:rFonts w:cs="Arial"/>
                        <w:color w:val="777777"/>
                      </w:rPr>
                    </w:pPr>
                  </w:p>
                  <w:p w14:paraId="3FCC67B2" w14:textId="77777777" w:rsidR="00264DE7" w:rsidRPr="00B14697" w:rsidRDefault="00264DE7" w:rsidP="00264DE7">
                    <w:pPr>
                      <w:tabs>
                        <w:tab w:val="left" w:pos="2906"/>
                        <w:tab w:val="left" w:pos="5457"/>
                        <w:tab w:val="left" w:pos="8165"/>
                      </w:tabs>
                      <w:rPr>
                        <w:rFonts w:cs="Arial"/>
                        <w:color w:val="777777"/>
                      </w:rPr>
                    </w:pPr>
                  </w:p>
                  <w:p w14:paraId="1FB2F088" w14:textId="77777777" w:rsidR="00AA4CE0" w:rsidRPr="00B14697" w:rsidRDefault="00AA4CE0" w:rsidP="00AA4CE0">
                    <w:pPr>
                      <w:tabs>
                        <w:tab w:val="left" w:pos="2906"/>
                        <w:tab w:val="left" w:pos="5457"/>
                        <w:tab w:val="left" w:pos="8165"/>
                      </w:tabs>
                      <w:rPr>
                        <w:rFonts w:cs="Arial"/>
                        <w:color w:val="777777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A4CE0">
      <w:rPr>
        <w:rFonts w:cs="Arial"/>
        <w:color w:val="777777"/>
        <w:sz w:val="16"/>
        <w:szCs w:val="16"/>
      </w:rPr>
      <w:br/>
      <w:t>S</w:t>
    </w:r>
    <w:r w:rsidR="00AA4CE0" w:rsidRPr="00B14697">
      <w:rPr>
        <w:rFonts w:cs="Arial"/>
        <w:color w:val="777777"/>
        <w:sz w:val="16"/>
        <w:szCs w:val="16"/>
      </w:rPr>
      <w:t xml:space="preserve">eite </w:t>
    </w:r>
    <w:r w:rsidR="00AA4CE0" w:rsidRPr="00B14697">
      <w:rPr>
        <w:rFonts w:cs="Arial"/>
        <w:color w:val="777777"/>
        <w:sz w:val="16"/>
        <w:szCs w:val="16"/>
      </w:rPr>
      <w:fldChar w:fldCharType="begin"/>
    </w:r>
    <w:r w:rsidR="00AA4CE0" w:rsidRPr="00B14697">
      <w:rPr>
        <w:rFonts w:cs="Arial"/>
        <w:color w:val="777777"/>
        <w:sz w:val="16"/>
        <w:szCs w:val="16"/>
      </w:rPr>
      <w:instrText xml:space="preserve"> PAGE </w:instrText>
    </w:r>
    <w:r w:rsidR="00AA4CE0" w:rsidRPr="00B14697">
      <w:rPr>
        <w:rFonts w:cs="Arial"/>
        <w:color w:val="777777"/>
        <w:sz w:val="16"/>
        <w:szCs w:val="16"/>
      </w:rPr>
      <w:fldChar w:fldCharType="separate"/>
    </w:r>
    <w:r w:rsidR="00E74F31">
      <w:rPr>
        <w:rFonts w:cs="Arial"/>
        <w:noProof/>
        <w:color w:val="777777"/>
        <w:sz w:val="16"/>
        <w:szCs w:val="16"/>
      </w:rPr>
      <w:t>2</w:t>
    </w:r>
    <w:r w:rsidR="00AA4CE0" w:rsidRPr="00B14697">
      <w:rPr>
        <w:rFonts w:cs="Arial"/>
        <w:color w:val="777777"/>
        <w:sz w:val="16"/>
        <w:szCs w:val="16"/>
      </w:rPr>
      <w:fldChar w:fldCharType="end"/>
    </w:r>
  </w:p>
  <w:p w14:paraId="21F6F1A9" w14:textId="77777777" w:rsidR="00903CEC" w:rsidRPr="00AA4CE0" w:rsidRDefault="00903CEC" w:rsidP="00AA4C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A9E45" w14:textId="77777777" w:rsidR="00E74F31" w:rsidRDefault="00E74F31">
      <w:r>
        <w:separator/>
      </w:r>
    </w:p>
  </w:footnote>
  <w:footnote w:type="continuationSeparator" w:id="0">
    <w:p w14:paraId="3C7B765B" w14:textId="77777777" w:rsidR="00E74F31" w:rsidRDefault="00E74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278E4" w14:textId="77777777" w:rsidR="00903CEC" w:rsidRDefault="00C10F9D">
    <w:pPr>
      <w:pStyle w:val="Kopfzeile"/>
    </w:pPr>
    <w:r>
      <w:rPr>
        <w:noProof/>
      </w:rPr>
      <w:pict w14:anchorId="514A3E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922127" o:spid="_x0000_s2067" type="#_x0000_t75" style="position:absolute;margin-left:0;margin-top:0;width:432.25pt;height:432.25pt;z-index:-251641856;mso-position-horizontal:center;mso-position-horizontal-relative:margin;mso-position-vertical:center;mso-position-vertical-relative:margin" o:allowincell="f">
          <v:imagedata r:id="rId1" o:title="Logo_KKI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54D80" w14:textId="7E41EE77" w:rsidR="00AA4CE0" w:rsidRDefault="00AA4CE0" w:rsidP="00AA4CE0">
    <w:pPr>
      <w:pStyle w:val="Kopfzeile"/>
      <w:ind w:left="-284"/>
    </w:pPr>
  </w:p>
  <w:p w14:paraId="301AEC5C" w14:textId="77777777" w:rsidR="00AA4CE0" w:rsidRDefault="00AA4CE0" w:rsidP="00AA4CE0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700224" behindDoc="1" locked="0" layoutInCell="1" allowOverlap="1" wp14:anchorId="0A92E3CD" wp14:editId="4039DADB">
              <wp:simplePos x="0" y="0"/>
              <wp:positionH relativeFrom="column">
                <wp:posOffset>-203200</wp:posOffset>
              </wp:positionH>
              <wp:positionV relativeFrom="paragraph">
                <wp:posOffset>77470</wp:posOffset>
              </wp:positionV>
              <wp:extent cx="0" cy="899795"/>
              <wp:effectExtent l="0" t="0" r="19050" b="14605"/>
              <wp:wrapNone/>
              <wp:docPr id="16" name="Gerade Verbindung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2C5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29DDA67" id="Gerade Verbindung 16" o:spid="_x0000_s1026" style="position:absolute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pt,6.1pt" to="-16pt,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" strokecolor="#002c5f" strokeweight="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1248" behindDoc="1" locked="0" layoutInCell="1" allowOverlap="1" wp14:anchorId="068DE3EC" wp14:editId="0C6D787B">
              <wp:simplePos x="0" y="0"/>
              <wp:positionH relativeFrom="column">
                <wp:posOffset>-199390</wp:posOffset>
              </wp:positionH>
              <wp:positionV relativeFrom="paragraph">
                <wp:posOffset>73660</wp:posOffset>
              </wp:positionV>
              <wp:extent cx="6299200" cy="0"/>
              <wp:effectExtent l="0" t="0" r="25400" b="19050"/>
              <wp:wrapNone/>
              <wp:docPr id="17" name="Gerade Verbindung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92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2C5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A44EC8" id="Gerade Verbindung 17" o:spid="_x0000_s1026" style="position:absolute;z-index:-251615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5.7pt,5.8pt" to="480.3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" strokecolor="#002c5f" strokeweight=".5pt"/>
          </w:pict>
        </mc:Fallback>
      </mc:AlternateContent>
    </w:r>
  </w:p>
  <w:tbl>
    <w:tblPr>
      <w:tblW w:w="9639" w:type="dxa"/>
      <w:tblInd w:w="250" w:type="dxa"/>
      <w:tblLayout w:type="fixed"/>
      <w:tblLook w:val="04A0" w:firstRow="1" w:lastRow="0" w:firstColumn="1" w:lastColumn="0" w:noHBand="0" w:noVBand="1"/>
    </w:tblPr>
    <w:tblGrid>
      <w:gridCol w:w="2268"/>
      <w:gridCol w:w="5528"/>
      <w:gridCol w:w="1843"/>
    </w:tblGrid>
    <w:tr w:rsidR="00AA4CE0" w14:paraId="025ED869" w14:textId="77777777" w:rsidTr="00E74F31">
      <w:trPr>
        <w:trHeight w:val="243"/>
      </w:trPr>
      <w:tc>
        <w:tcPr>
          <w:tcW w:w="2268" w:type="dxa"/>
          <w:hideMark/>
        </w:tcPr>
        <w:p w14:paraId="13EA5C7E" w14:textId="3254E780" w:rsidR="00AA4CE0" w:rsidRPr="005D53E7" w:rsidRDefault="00C10F9D" w:rsidP="00E74F31">
          <w:pPr>
            <w:rPr>
              <w:rFonts w:cs="Arial"/>
              <w:color w:val="777777"/>
              <w:sz w:val="20"/>
              <w:szCs w:val="20"/>
            </w:rPr>
          </w:pPr>
          <w:r>
            <w:rPr>
              <w:rFonts w:cs="Arial"/>
              <w:color w:val="777777"/>
              <w:sz w:val="20"/>
              <w:szCs w:val="20"/>
            </w:rPr>
            <w:t>XXX</w:t>
          </w:r>
          <w:r w:rsidR="00AA4CE0" w:rsidRPr="005D53E7">
            <w:rPr>
              <w:rFonts w:cs="Arial"/>
              <w:color w:val="777777"/>
              <w:sz w:val="20"/>
              <w:szCs w:val="20"/>
            </w:rPr>
            <w:t xml:space="preserve">-Nr.: </w:t>
          </w:r>
        </w:p>
      </w:tc>
      <w:tc>
        <w:tcPr>
          <w:tcW w:w="5528" w:type="dxa"/>
          <w:hideMark/>
        </w:tcPr>
        <w:p w14:paraId="20EB03CD" w14:textId="77777777" w:rsidR="00AA4CE0" w:rsidRPr="005D53E7" w:rsidRDefault="00E74F31" w:rsidP="00B9299B">
          <w:pPr>
            <w:rPr>
              <w:rFonts w:cs="Arial"/>
              <w:color w:val="777777"/>
              <w:sz w:val="20"/>
              <w:szCs w:val="20"/>
            </w:rPr>
          </w:pPr>
          <w:r w:rsidRPr="00E74F31">
            <w:rPr>
              <w:rFonts w:cs="Arial"/>
              <w:color w:val="777777"/>
              <w:sz w:val="20"/>
              <w:szCs w:val="20"/>
            </w:rPr>
            <w:t>Köln, THK, Campus Deutz, Gebäude B</w:t>
          </w:r>
        </w:p>
      </w:tc>
      <w:tc>
        <w:tcPr>
          <w:tcW w:w="1843" w:type="dxa"/>
        </w:tcPr>
        <w:p w14:paraId="72FD8186" w14:textId="77777777" w:rsidR="00AA4CE0" w:rsidRPr="005D53E7" w:rsidRDefault="00AA4CE0" w:rsidP="00B9299B">
          <w:pPr>
            <w:jc w:val="right"/>
            <w:rPr>
              <w:rFonts w:cs="Arial"/>
              <w:color w:val="777777"/>
              <w:sz w:val="20"/>
              <w:szCs w:val="20"/>
            </w:rPr>
          </w:pPr>
        </w:p>
      </w:tc>
    </w:tr>
  </w:tbl>
  <w:p w14:paraId="0BA0E8D3" w14:textId="77777777" w:rsidR="00903CEC" w:rsidRPr="00AA4CE0" w:rsidRDefault="00903CEC" w:rsidP="00AA4CE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36687" w14:textId="77777777" w:rsidR="00903CEC" w:rsidRDefault="00C10F9D">
    <w:pPr>
      <w:pStyle w:val="Kopfzeile"/>
    </w:pPr>
    <w:r>
      <w:rPr>
        <w:noProof/>
      </w:rPr>
      <w:pict w14:anchorId="5A1929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922126" o:spid="_x0000_s2066" type="#_x0000_t75" style="position:absolute;margin-left:0;margin-top:0;width:432.25pt;height:432.25pt;z-index:-251642880;mso-position-horizontal:center;mso-position-horizontal-relative:margin;mso-position-vertical:center;mso-position-vertical-relative:margin" o:allowincell="f">
          <v:imagedata r:id="rId1" o:title="Logo_KKI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559E3"/>
    <w:multiLevelType w:val="hybridMultilevel"/>
    <w:tmpl w:val="50D67B56"/>
    <w:lvl w:ilvl="0" w:tplc="1C58CD4E">
      <w:start w:val="1"/>
      <w:numFmt w:val="bullet"/>
      <w:pStyle w:val="TextAufzhlung"/>
      <w:lvlText w:val="•"/>
      <w:lvlJc w:val="left"/>
      <w:pPr>
        <w:tabs>
          <w:tab w:val="num" w:pos="992"/>
        </w:tabs>
        <w:ind w:left="992" w:hanging="425"/>
      </w:pPr>
      <w:rPr>
        <w:rFonts w:ascii="Futura LT Medium" w:hAnsi="Futura LT Medium" w:hint="default"/>
        <w:b w:val="0"/>
        <w:i w:val="0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F46729"/>
    <w:multiLevelType w:val="hybridMultilevel"/>
    <w:tmpl w:val="71F05DEC"/>
    <w:lvl w:ilvl="0" w:tplc="8F368128">
      <w:start w:val="1"/>
      <w:numFmt w:val="decimal"/>
      <w:lvlText w:val="%1."/>
      <w:lvlJc w:val="left"/>
      <w:pPr>
        <w:ind w:left="786" w:hanging="360"/>
      </w:pPr>
      <w:rPr>
        <w:rFonts w:ascii="Arial" w:eastAsiaTheme="minorHAnsi" w:hAnsi="Arial" w:cs="Arial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A607071"/>
    <w:multiLevelType w:val="hybridMultilevel"/>
    <w:tmpl w:val="F3FE13E0"/>
    <w:lvl w:ilvl="0" w:tplc="E03031C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FC0EE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0049466">
    <w:abstractNumId w:val="0"/>
  </w:num>
  <w:num w:numId="2" w16cid:durableId="1946421195">
    <w:abstractNumId w:val="2"/>
  </w:num>
  <w:num w:numId="3" w16cid:durableId="1544488604">
    <w:abstractNumId w:val="1"/>
  </w:num>
  <w:num w:numId="4" w16cid:durableId="379985224">
    <w:abstractNumId w:val="3"/>
    <w:lvlOverride w:ilvl="0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/>
  <w:defaultTabStop w:val="709"/>
  <w:hyphenationZone w:val="425"/>
  <w:doNotHyphenateCaps/>
  <w:drawingGridHorizontalSpacing w:val="57"/>
  <w:drawingGridVerticalSpacing w:val="40"/>
  <w:displayHorizontalDrawingGridEvery w:val="0"/>
  <w:displayVerticalDrawingGridEvery w:val="2"/>
  <w:noPunctuationKerning/>
  <w:characterSpacingControl w:val="doNotCompress"/>
  <w:hdrShapeDefaults>
    <o:shapedefaults v:ext="edit" spidmax="2068">
      <o:colormru v:ext="edit" colors="#0f1e50,#b3b3b3,#777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4F31"/>
    <w:rsid w:val="00004259"/>
    <w:rsid w:val="000154F8"/>
    <w:rsid w:val="00057828"/>
    <w:rsid w:val="00064B02"/>
    <w:rsid w:val="000735C8"/>
    <w:rsid w:val="00084C4A"/>
    <w:rsid w:val="000C6771"/>
    <w:rsid w:val="0012515E"/>
    <w:rsid w:val="001253C4"/>
    <w:rsid w:val="00147CB1"/>
    <w:rsid w:val="00150A04"/>
    <w:rsid w:val="0015525E"/>
    <w:rsid w:val="00161E77"/>
    <w:rsid w:val="00166BDA"/>
    <w:rsid w:val="00181D49"/>
    <w:rsid w:val="0019736B"/>
    <w:rsid w:val="001C1D32"/>
    <w:rsid w:val="001D2C86"/>
    <w:rsid w:val="00214538"/>
    <w:rsid w:val="00216D83"/>
    <w:rsid w:val="00220596"/>
    <w:rsid w:val="00230D6E"/>
    <w:rsid w:val="00260B2D"/>
    <w:rsid w:val="00264DE7"/>
    <w:rsid w:val="0029160A"/>
    <w:rsid w:val="002938EB"/>
    <w:rsid w:val="002D7B0E"/>
    <w:rsid w:val="002F5477"/>
    <w:rsid w:val="003006A1"/>
    <w:rsid w:val="00321A22"/>
    <w:rsid w:val="003505AD"/>
    <w:rsid w:val="00361AC6"/>
    <w:rsid w:val="003810D1"/>
    <w:rsid w:val="003A3A0E"/>
    <w:rsid w:val="003B2766"/>
    <w:rsid w:val="003D34E9"/>
    <w:rsid w:val="003E651A"/>
    <w:rsid w:val="00421629"/>
    <w:rsid w:val="004349D9"/>
    <w:rsid w:val="00474E67"/>
    <w:rsid w:val="004C1A11"/>
    <w:rsid w:val="004D26E4"/>
    <w:rsid w:val="004E0A07"/>
    <w:rsid w:val="004E5749"/>
    <w:rsid w:val="0052458A"/>
    <w:rsid w:val="00534093"/>
    <w:rsid w:val="0054416E"/>
    <w:rsid w:val="00572D6E"/>
    <w:rsid w:val="00576BFC"/>
    <w:rsid w:val="005A04AE"/>
    <w:rsid w:val="005D482F"/>
    <w:rsid w:val="0061062A"/>
    <w:rsid w:val="006479B3"/>
    <w:rsid w:val="006664E1"/>
    <w:rsid w:val="006A12EB"/>
    <w:rsid w:val="006A6786"/>
    <w:rsid w:val="006C2C88"/>
    <w:rsid w:val="006D608C"/>
    <w:rsid w:val="006E0806"/>
    <w:rsid w:val="00701060"/>
    <w:rsid w:val="00706E45"/>
    <w:rsid w:val="007149ED"/>
    <w:rsid w:val="00754C3D"/>
    <w:rsid w:val="007601FE"/>
    <w:rsid w:val="007C122E"/>
    <w:rsid w:val="00801EBF"/>
    <w:rsid w:val="00812D19"/>
    <w:rsid w:val="00823F6D"/>
    <w:rsid w:val="00840E85"/>
    <w:rsid w:val="00850C07"/>
    <w:rsid w:val="00850E07"/>
    <w:rsid w:val="00865822"/>
    <w:rsid w:val="008A1937"/>
    <w:rsid w:val="008A2DE3"/>
    <w:rsid w:val="008B0F2B"/>
    <w:rsid w:val="008B3A7D"/>
    <w:rsid w:val="00903CEC"/>
    <w:rsid w:val="00935684"/>
    <w:rsid w:val="009515E9"/>
    <w:rsid w:val="00974703"/>
    <w:rsid w:val="009A70F1"/>
    <w:rsid w:val="009B205F"/>
    <w:rsid w:val="009B447F"/>
    <w:rsid w:val="00A00106"/>
    <w:rsid w:val="00A02538"/>
    <w:rsid w:val="00A535A4"/>
    <w:rsid w:val="00A72D21"/>
    <w:rsid w:val="00A77A8A"/>
    <w:rsid w:val="00A77C05"/>
    <w:rsid w:val="00A90D07"/>
    <w:rsid w:val="00AA4CE0"/>
    <w:rsid w:val="00AF4EE3"/>
    <w:rsid w:val="00AF6C03"/>
    <w:rsid w:val="00B33469"/>
    <w:rsid w:val="00B66F3E"/>
    <w:rsid w:val="00B83526"/>
    <w:rsid w:val="00B913AD"/>
    <w:rsid w:val="00BE703C"/>
    <w:rsid w:val="00C0534A"/>
    <w:rsid w:val="00C10F9D"/>
    <w:rsid w:val="00C11A83"/>
    <w:rsid w:val="00C244A7"/>
    <w:rsid w:val="00C3728F"/>
    <w:rsid w:val="00C419B0"/>
    <w:rsid w:val="00C44338"/>
    <w:rsid w:val="00C55AC9"/>
    <w:rsid w:val="00C6254F"/>
    <w:rsid w:val="00C83A49"/>
    <w:rsid w:val="00CC1036"/>
    <w:rsid w:val="00CE29EC"/>
    <w:rsid w:val="00D2721B"/>
    <w:rsid w:val="00D761B4"/>
    <w:rsid w:val="00DA234D"/>
    <w:rsid w:val="00DE51F8"/>
    <w:rsid w:val="00E17943"/>
    <w:rsid w:val="00E23A7C"/>
    <w:rsid w:val="00E304E4"/>
    <w:rsid w:val="00E30A1C"/>
    <w:rsid w:val="00E32870"/>
    <w:rsid w:val="00E74C31"/>
    <w:rsid w:val="00E74F31"/>
    <w:rsid w:val="00EB472B"/>
    <w:rsid w:val="00EC310B"/>
    <w:rsid w:val="00EE4783"/>
    <w:rsid w:val="00F1446F"/>
    <w:rsid w:val="00F231D1"/>
    <w:rsid w:val="00F60FFB"/>
    <w:rsid w:val="00F76A53"/>
    <w:rsid w:val="00F97C92"/>
    <w:rsid w:val="00FA3368"/>
    <w:rsid w:val="00FF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">
      <o:colormru v:ext="edit" colors="#0f1e50,#b3b3b3,#777"/>
    </o:shapedefaults>
    <o:shapelayout v:ext="edit">
      <o:idmap v:ext="edit" data="1"/>
    </o:shapelayout>
  </w:shapeDefaults>
  <w:decimalSymbol w:val=","/>
  <w:listSeparator w:val=";"/>
  <w14:docId w14:val="330B704B"/>
  <w15:docId w15:val="{0F98BB4A-EA0A-41F8-BC38-09C9B1A95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64DE7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rsid w:val="0061062A"/>
    <w:pPr>
      <w:keepNext/>
      <w:spacing w:line="216" w:lineRule="auto"/>
      <w:jc w:val="right"/>
      <w:outlineLvl w:val="0"/>
    </w:pPr>
    <w:rPr>
      <w:rFonts w:ascii="Futura LT Medium" w:hAnsi="Futura LT Medium"/>
      <w:b/>
      <w:bCs/>
    </w:rPr>
  </w:style>
  <w:style w:type="paragraph" w:styleId="berschrift2">
    <w:name w:val="heading 2"/>
    <w:basedOn w:val="Standard"/>
    <w:next w:val="Standard"/>
    <w:qFormat/>
    <w:rsid w:val="0061062A"/>
    <w:pPr>
      <w:keepNext/>
      <w:tabs>
        <w:tab w:val="left" w:pos="7513"/>
        <w:tab w:val="right" w:pos="8505"/>
      </w:tabs>
      <w:spacing w:line="245" w:lineRule="auto"/>
      <w:jc w:val="right"/>
      <w:outlineLvl w:val="1"/>
    </w:pPr>
    <w:rPr>
      <w:rFonts w:ascii="Futura LT Medium" w:hAnsi="Futura LT Medium"/>
      <w:b/>
      <w:bCs/>
      <w:sz w:val="20"/>
    </w:rPr>
  </w:style>
  <w:style w:type="paragraph" w:styleId="berschrift3">
    <w:name w:val="heading 3"/>
    <w:basedOn w:val="Standard"/>
    <w:next w:val="Standard"/>
    <w:qFormat/>
    <w:rsid w:val="0061062A"/>
    <w:pPr>
      <w:keepNext/>
      <w:tabs>
        <w:tab w:val="right" w:pos="8505"/>
      </w:tabs>
      <w:spacing w:line="245" w:lineRule="auto"/>
      <w:outlineLvl w:val="2"/>
    </w:pPr>
    <w:rPr>
      <w:rFonts w:ascii="Futura LT Medium" w:hAnsi="Futura LT Medium"/>
      <w:b/>
      <w:bCs/>
      <w:sz w:val="20"/>
    </w:rPr>
  </w:style>
  <w:style w:type="paragraph" w:styleId="berschrift7">
    <w:name w:val="heading 7"/>
    <w:basedOn w:val="Standard"/>
    <w:next w:val="Standard"/>
    <w:qFormat/>
    <w:rsid w:val="0061062A"/>
    <w:pPr>
      <w:keepNext/>
      <w:jc w:val="center"/>
      <w:outlineLvl w:val="6"/>
    </w:pPr>
    <w:rPr>
      <w:rFonts w:ascii="Arial Standard" w:hAnsi="Arial Standard"/>
      <w:b/>
      <w:bCs/>
      <w:sz w:val="28"/>
      <w:szCs w:val="50"/>
    </w:rPr>
  </w:style>
  <w:style w:type="paragraph" w:styleId="berschrift8">
    <w:name w:val="heading 8"/>
    <w:basedOn w:val="Standard"/>
    <w:next w:val="Standard"/>
    <w:qFormat/>
    <w:rsid w:val="0061062A"/>
    <w:pPr>
      <w:keepNext/>
      <w:tabs>
        <w:tab w:val="left" w:pos="1140"/>
        <w:tab w:val="left" w:pos="3363"/>
      </w:tabs>
      <w:ind w:right="377"/>
      <w:jc w:val="center"/>
      <w:outlineLvl w:val="7"/>
    </w:pPr>
    <w:rPr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Aufzhlung">
    <w:name w:val="Text Aufzählung"/>
    <w:basedOn w:val="TextStandard"/>
    <w:rsid w:val="0061062A"/>
    <w:pPr>
      <w:numPr>
        <w:numId w:val="1"/>
      </w:numPr>
    </w:pPr>
  </w:style>
  <w:style w:type="paragraph" w:customStyle="1" w:styleId="TextStandard">
    <w:name w:val="Text Standard"/>
    <w:rsid w:val="0061062A"/>
    <w:pPr>
      <w:tabs>
        <w:tab w:val="right" w:pos="8505"/>
      </w:tabs>
      <w:spacing w:line="245" w:lineRule="auto"/>
    </w:pPr>
    <w:rPr>
      <w:rFonts w:ascii="Futura LT Medium" w:hAnsi="Futura LT Medium"/>
    </w:rPr>
  </w:style>
  <w:style w:type="paragraph" w:styleId="Kopfzeile">
    <w:name w:val="header"/>
    <w:basedOn w:val="Standard"/>
    <w:semiHidden/>
    <w:rsid w:val="0061062A"/>
    <w:pPr>
      <w:tabs>
        <w:tab w:val="center" w:pos="4536"/>
        <w:tab w:val="right" w:pos="9072"/>
      </w:tabs>
    </w:pPr>
  </w:style>
  <w:style w:type="paragraph" w:customStyle="1" w:styleId="Textberschrift1">
    <w:name w:val="Text Überschrift 1"/>
    <w:basedOn w:val="TextStandard"/>
    <w:rsid w:val="0061062A"/>
    <w:rPr>
      <w:rFonts w:ascii="Futura LT Bold" w:hAnsi="Futura LT Bold"/>
      <w:bCs/>
    </w:rPr>
  </w:style>
  <w:style w:type="paragraph" w:customStyle="1" w:styleId="TextAbstand">
    <w:name w:val="Text Abstand"/>
    <w:basedOn w:val="TextStandard"/>
    <w:rsid w:val="0061062A"/>
    <w:pPr>
      <w:spacing w:after="200"/>
    </w:pPr>
    <w:rPr>
      <w:noProof/>
    </w:rPr>
  </w:style>
  <w:style w:type="paragraph" w:customStyle="1" w:styleId="TextTabelle">
    <w:name w:val="Text Tabelle"/>
    <w:basedOn w:val="TextStandard"/>
    <w:rsid w:val="0061062A"/>
    <w:pPr>
      <w:spacing w:line="216" w:lineRule="auto"/>
    </w:pPr>
  </w:style>
  <w:style w:type="paragraph" w:styleId="Fuzeile">
    <w:name w:val="footer"/>
    <w:basedOn w:val="Standard"/>
    <w:link w:val="FuzeileZchn"/>
    <w:uiPriority w:val="99"/>
    <w:rsid w:val="0061062A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sid w:val="0061062A"/>
    <w:rPr>
      <w:color w:val="0000FF"/>
      <w:u w:val="single"/>
    </w:rPr>
  </w:style>
  <w:style w:type="paragraph" w:customStyle="1" w:styleId="berschriftVOF">
    <w:name w:val="Überschrift VOF"/>
    <w:basedOn w:val="berschriftgro"/>
    <w:rsid w:val="0061062A"/>
    <w:pPr>
      <w:jc w:val="right"/>
    </w:pPr>
    <w:rPr>
      <w:rFonts w:ascii="Futura LT Medium" w:hAnsi="Futura LT Medium"/>
    </w:rPr>
  </w:style>
  <w:style w:type="paragraph" w:styleId="Textkrper">
    <w:name w:val="Body Text"/>
    <w:basedOn w:val="Standard"/>
    <w:semiHidden/>
    <w:rsid w:val="0061062A"/>
    <w:pPr>
      <w:tabs>
        <w:tab w:val="left" w:pos="7513"/>
        <w:tab w:val="right" w:pos="8505"/>
      </w:tabs>
      <w:spacing w:line="245" w:lineRule="auto"/>
    </w:pPr>
    <w:rPr>
      <w:rFonts w:ascii="Futura LT Medium" w:hAnsi="Futura LT Medium"/>
      <w:sz w:val="20"/>
    </w:rPr>
  </w:style>
  <w:style w:type="paragraph" w:customStyle="1" w:styleId="Default">
    <w:name w:val="Default"/>
    <w:rsid w:val="00F76A5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erschriftgro">
    <w:name w:val="Überschrift groß"/>
    <w:rsid w:val="0061062A"/>
    <w:pPr>
      <w:tabs>
        <w:tab w:val="right" w:pos="8505"/>
      </w:tabs>
      <w:spacing w:line="216" w:lineRule="auto"/>
    </w:pPr>
    <w:rPr>
      <w:rFonts w:ascii="Futura LT Bold" w:hAnsi="Futura LT Bold"/>
      <w:noProof/>
      <w:sz w:val="24"/>
    </w:rPr>
  </w:style>
  <w:style w:type="paragraph" w:customStyle="1" w:styleId="CM8">
    <w:name w:val="CM8"/>
    <w:basedOn w:val="Default"/>
    <w:next w:val="Default"/>
    <w:uiPriority w:val="99"/>
    <w:rsid w:val="00F76A53"/>
    <w:rPr>
      <w:rFonts w:ascii="Courier Std" w:hAnsi="Courier Std" w:cs="Times New Roman"/>
      <w:color w:val="aut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205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205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A77A8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nabsatz">
    <w:name w:val="List Paragraph"/>
    <w:basedOn w:val="Standard"/>
    <w:uiPriority w:val="34"/>
    <w:qFormat/>
    <w:rsid w:val="00A77A8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230D6E"/>
    <w:rPr>
      <w:rFonts w:ascii="Arial" w:hAnsi="Arial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B3346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4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Arbeitsschutz%20-%20Sigeko\00%20Fachbereich\20000%20SiGeKo\22000%20Planungsphase\22300%20Arbeitsschutz-Dokumente\22330%20Vorlagen%20Dokumente\22333%20Formulare\01%20Formulare_Auftragnehmer\F3%20Betriebliche%20Auskunft%20Teil%20C%20(Personal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58012DFE29D41C39EB768BE82F065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829C8F-5343-41D8-B55B-5069AE23EB4B}"/>
      </w:docPartPr>
      <w:docPartBody>
        <w:p w:rsidR="0038041F" w:rsidRDefault="0038041F">
          <w:pPr>
            <w:pStyle w:val="158012DFE29D41C39EB768BE82F06510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  <w:r>
            <w:rPr>
              <w:rFonts w:cs="Arial"/>
              <w:sz w:val="20"/>
              <w:szCs w:val="20"/>
            </w:rPr>
            <w:t xml:space="preserve">      </w:t>
          </w:r>
        </w:p>
      </w:docPartBody>
    </w:docPart>
    <w:docPart>
      <w:docPartPr>
        <w:name w:val="CBA1FDB38A5D452FA39347DD5F4412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73D3B7-82B4-477E-9BD3-5DCD1061AB8C}"/>
      </w:docPartPr>
      <w:docPartBody>
        <w:p w:rsidR="0038041F" w:rsidRDefault="0038041F">
          <w:pPr>
            <w:pStyle w:val="CBA1FDB38A5D452FA39347DD5F441256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</w:t>
          </w:r>
          <w:r>
            <w:rPr>
              <w:rFonts w:cs="Arial"/>
              <w:sz w:val="20"/>
              <w:szCs w:val="20"/>
            </w:rPr>
            <w:t xml:space="preserve">     </w:t>
          </w:r>
          <w:r w:rsidRPr="00057828">
            <w:rPr>
              <w:rFonts w:cs="Arial"/>
              <w:sz w:val="20"/>
              <w:szCs w:val="20"/>
            </w:rPr>
            <w:t xml:space="preserve"> </w:t>
          </w:r>
        </w:p>
      </w:docPartBody>
    </w:docPart>
    <w:docPart>
      <w:docPartPr>
        <w:name w:val="F70586E378A84F4280C9A0EF35D358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6AD672-AF02-4ADB-8238-5B11BFD34F97}"/>
      </w:docPartPr>
      <w:docPartBody>
        <w:p w:rsidR="0038041F" w:rsidRDefault="0038041F">
          <w:pPr>
            <w:pStyle w:val="F70586E378A84F4280C9A0EF35D35801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654EF5B301F349569AAD7FAC807D6C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FE4710-9CA0-481D-96A9-121F2B10F241}"/>
      </w:docPartPr>
      <w:docPartBody>
        <w:p w:rsidR="0038041F" w:rsidRDefault="0038041F">
          <w:pPr>
            <w:pStyle w:val="654EF5B301F349569AAD7FAC807D6C83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  <w:r>
            <w:rPr>
              <w:rFonts w:cs="Arial"/>
              <w:sz w:val="20"/>
              <w:szCs w:val="20"/>
            </w:rPr>
            <w:t xml:space="preserve">      </w:t>
          </w:r>
        </w:p>
      </w:docPartBody>
    </w:docPart>
    <w:docPart>
      <w:docPartPr>
        <w:name w:val="2317E1C53D2D4589A4A92BF8F2FABF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FC4A1A-E36D-4634-A63D-BCB82B0FCA7C}"/>
      </w:docPartPr>
      <w:docPartBody>
        <w:p w:rsidR="0038041F" w:rsidRDefault="0038041F">
          <w:pPr>
            <w:pStyle w:val="2317E1C53D2D4589A4A92BF8F2FABF81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  <w:r>
            <w:rPr>
              <w:rFonts w:cs="Arial"/>
              <w:sz w:val="20"/>
              <w:szCs w:val="20"/>
            </w:rPr>
            <w:t xml:space="preserve">     </w:t>
          </w:r>
        </w:p>
      </w:docPartBody>
    </w:docPart>
    <w:docPart>
      <w:docPartPr>
        <w:name w:val="1E209D1A4C3147BEAE5019214D747A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D47B02-DD17-4A67-B870-8E86EFDB6CC6}"/>
      </w:docPartPr>
      <w:docPartBody>
        <w:p w:rsidR="0038041F" w:rsidRDefault="0038041F">
          <w:pPr>
            <w:pStyle w:val="1E209D1A4C3147BEAE5019214D747AE3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C4256A47B2974FF6AFC18C21585DE1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444AD2-2457-4388-B5B0-75E2AA83F450}"/>
      </w:docPartPr>
      <w:docPartBody>
        <w:p w:rsidR="0038041F" w:rsidRDefault="0038041F">
          <w:pPr>
            <w:pStyle w:val="C4256A47B2974FF6AFC18C21585DE168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  <w:r>
            <w:rPr>
              <w:rFonts w:cs="Arial"/>
              <w:sz w:val="20"/>
              <w:szCs w:val="20"/>
            </w:rPr>
            <w:t xml:space="preserve">      </w:t>
          </w:r>
        </w:p>
      </w:docPartBody>
    </w:docPart>
    <w:docPart>
      <w:docPartPr>
        <w:name w:val="8CB8B1943F4C4292ACADFC8512B674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676108-FEDD-416B-926D-C158A2F0D51D}"/>
      </w:docPartPr>
      <w:docPartBody>
        <w:p w:rsidR="0038041F" w:rsidRDefault="0038041F">
          <w:pPr>
            <w:pStyle w:val="8CB8B1943F4C4292ACADFC8512B67486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</w:t>
          </w:r>
          <w:r>
            <w:rPr>
              <w:rFonts w:cs="Arial"/>
              <w:sz w:val="20"/>
              <w:szCs w:val="20"/>
            </w:rPr>
            <w:t xml:space="preserve">     </w:t>
          </w:r>
          <w:r w:rsidRPr="00057828">
            <w:rPr>
              <w:rFonts w:cs="Arial"/>
              <w:sz w:val="20"/>
              <w:szCs w:val="20"/>
            </w:rPr>
            <w:t xml:space="preserve"> </w:t>
          </w:r>
        </w:p>
      </w:docPartBody>
    </w:docPart>
    <w:docPart>
      <w:docPartPr>
        <w:name w:val="CE4B1AC883354C38BB98BBF02E2D59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C76744-7D39-41AD-8401-BB3159C2C6FA}"/>
      </w:docPartPr>
      <w:docPartBody>
        <w:p w:rsidR="0038041F" w:rsidRDefault="0038041F">
          <w:pPr>
            <w:pStyle w:val="CE4B1AC883354C38BB98BBF02E2D5978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355D4424E23A4430A3DA0F814926A4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17348B-A5B5-490A-A643-A56FC7E033E9}"/>
      </w:docPartPr>
      <w:docPartBody>
        <w:p w:rsidR="0038041F" w:rsidRDefault="0038041F">
          <w:pPr>
            <w:pStyle w:val="355D4424E23A4430A3DA0F814926A42C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</w:t>
          </w:r>
          <w:r>
            <w:rPr>
              <w:rFonts w:cs="Arial"/>
              <w:sz w:val="20"/>
              <w:szCs w:val="20"/>
            </w:rPr>
            <w:t xml:space="preserve">      </w:t>
          </w:r>
          <w:r w:rsidRPr="00057828">
            <w:rPr>
              <w:rFonts w:cs="Arial"/>
              <w:sz w:val="20"/>
              <w:szCs w:val="20"/>
            </w:rPr>
            <w:t xml:space="preserve"> </w:t>
          </w:r>
        </w:p>
      </w:docPartBody>
    </w:docPart>
    <w:docPart>
      <w:docPartPr>
        <w:name w:val="BD8E311A061F41D28AC6FA5C14E5FE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833B4A-0132-4B6A-9997-FF1CF865DE0A}"/>
      </w:docPartPr>
      <w:docPartBody>
        <w:p w:rsidR="0038041F" w:rsidRDefault="0038041F">
          <w:pPr>
            <w:pStyle w:val="BD8E311A061F41D28AC6FA5C14E5FE99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</w:t>
          </w:r>
          <w:r>
            <w:rPr>
              <w:rFonts w:cs="Arial"/>
              <w:sz w:val="20"/>
              <w:szCs w:val="20"/>
            </w:rPr>
            <w:t xml:space="preserve">     </w:t>
          </w:r>
          <w:r w:rsidRPr="00057828">
            <w:rPr>
              <w:rFonts w:cs="Arial"/>
              <w:sz w:val="20"/>
              <w:szCs w:val="20"/>
            </w:rPr>
            <w:t xml:space="preserve">  </w:t>
          </w:r>
        </w:p>
      </w:docPartBody>
    </w:docPart>
    <w:docPart>
      <w:docPartPr>
        <w:name w:val="63981D2C520A406B9287BA225448E9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11FCC4-5CB6-4558-B110-1956894516FA}"/>
      </w:docPartPr>
      <w:docPartBody>
        <w:p w:rsidR="0038041F" w:rsidRDefault="0038041F">
          <w:pPr>
            <w:pStyle w:val="63981D2C520A406B9287BA225448E9AC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9E30CD66CDD74730A2AAAC244CF8AB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384E35-B776-48E2-BCDE-C1835C140E54}"/>
      </w:docPartPr>
      <w:docPartBody>
        <w:p w:rsidR="0038041F" w:rsidRDefault="0038041F">
          <w:pPr>
            <w:pStyle w:val="9E30CD66CDD74730A2AAAC244CF8ABB8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  <w:r>
            <w:rPr>
              <w:rFonts w:cs="Arial"/>
              <w:sz w:val="20"/>
              <w:szCs w:val="20"/>
            </w:rPr>
            <w:t xml:space="preserve">      </w:t>
          </w:r>
        </w:p>
      </w:docPartBody>
    </w:docPart>
    <w:docPart>
      <w:docPartPr>
        <w:name w:val="8D00C1C160A748C6A740C7B7B2AD4A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F2D836-FA71-4D51-A8F8-B6893BDF6854}"/>
      </w:docPartPr>
      <w:docPartBody>
        <w:p w:rsidR="0038041F" w:rsidRDefault="0038041F">
          <w:pPr>
            <w:pStyle w:val="8D00C1C160A748C6A740C7B7B2AD4AF2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</w:t>
          </w:r>
          <w:r>
            <w:rPr>
              <w:rFonts w:cs="Arial"/>
              <w:sz w:val="20"/>
              <w:szCs w:val="20"/>
            </w:rPr>
            <w:t xml:space="preserve">     </w:t>
          </w:r>
          <w:r w:rsidRPr="00057828">
            <w:rPr>
              <w:rFonts w:cs="Arial"/>
              <w:sz w:val="20"/>
              <w:szCs w:val="20"/>
            </w:rPr>
            <w:t xml:space="preserve"> </w:t>
          </w:r>
        </w:p>
      </w:docPartBody>
    </w:docPart>
    <w:docPart>
      <w:docPartPr>
        <w:name w:val="7FA9D6EBBA54446B914E2631545F60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F8839D-2F5F-4876-B303-0647AE6F5F88}"/>
      </w:docPartPr>
      <w:docPartBody>
        <w:p w:rsidR="0038041F" w:rsidRDefault="0038041F">
          <w:pPr>
            <w:pStyle w:val="7FA9D6EBBA54446B914E2631545F60C9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C8764E830A084B7290FBEBAD8CCDC0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2A649E-CEB8-4DB6-8B5B-9CA786EE50BF}"/>
      </w:docPartPr>
      <w:docPartBody>
        <w:p w:rsidR="0038041F" w:rsidRDefault="0038041F">
          <w:pPr>
            <w:pStyle w:val="C8764E830A084B7290FBEBAD8CCDC001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</w:t>
          </w:r>
          <w:r>
            <w:rPr>
              <w:rFonts w:cs="Arial"/>
              <w:sz w:val="20"/>
              <w:szCs w:val="20"/>
            </w:rPr>
            <w:t xml:space="preserve">      </w:t>
          </w:r>
          <w:r w:rsidRPr="00057828">
            <w:rPr>
              <w:rFonts w:cs="Arial"/>
              <w:sz w:val="20"/>
              <w:szCs w:val="20"/>
            </w:rPr>
            <w:t xml:space="preserve"> </w:t>
          </w:r>
        </w:p>
      </w:docPartBody>
    </w:docPart>
    <w:docPart>
      <w:docPartPr>
        <w:name w:val="22BA17A7A7E44F4A826E8191AAC50D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54D76A-B89C-416D-B92E-02E0E41D271E}"/>
      </w:docPartPr>
      <w:docPartBody>
        <w:p w:rsidR="0038041F" w:rsidRDefault="0038041F">
          <w:pPr>
            <w:pStyle w:val="22BA17A7A7E44F4A826E8191AAC50DDA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E74834CAFA5C455195F207FCFC62F3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3A0002-56F8-46FC-8EC6-66C4EB6B15C7}"/>
      </w:docPartPr>
      <w:docPartBody>
        <w:p w:rsidR="0038041F" w:rsidRDefault="0038041F">
          <w:pPr>
            <w:pStyle w:val="E74834CAFA5C455195F207FCFC62F36F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37476EB3D43C4A73B5FEED42DF8D8B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832319-8C19-4BA0-BE49-C44E302D765F}"/>
      </w:docPartPr>
      <w:docPartBody>
        <w:p w:rsidR="0038041F" w:rsidRDefault="0038041F">
          <w:pPr>
            <w:pStyle w:val="37476EB3D43C4A73B5FEED42DF8D8B0A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</w:t>
          </w:r>
          <w:r>
            <w:rPr>
              <w:rFonts w:cs="Arial"/>
              <w:sz w:val="20"/>
              <w:szCs w:val="20"/>
            </w:rPr>
            <w:t xml:space="preserve">      </w:t>
          </w:r>
          <w:r w:rsidRPr="00057828">
            <w:rPr>
              <w:rFonts w:cs="Arial"/>
              <w:sz w:val="20"/>
              <w:szCs w:val="20"/>
            </w:rPr>
            <w:t xml:space="preserve"> </w:t>
          </w:r>
        </w:p>
      </w:docPartBody>
    </w:docPart>
    <w:docPart>
      <w:docPartPr>
        <w:name w:val="18DACA33F6C34273A54215E8AF7F2C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E5B118-E8F8-4C98-AEA6-7B66D4303EC0}"/>
      </w:docPartPr>
      <w:docPartBody>
        <w:p w:rsidR="0038041F" w:rsidRDefault="0038041F">
          <w:pPr>
            <w:pStyle w:val="18DACA33F6C34273A54215E8AF7F2CB2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30CC4B6F52314D31A829FA391527AB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312A8D-45BF-4FEE-8025-29C30308714D}"/>
      </w:docPartPr>
      <w:docPartBody>
        <w:p w:rsidR="0038041F" w:rsidRDefault="0038041F">
          <w:pPr>
            <w:pStyle w:val="30CC4B6F52314D31A829FA391527ABB1"/>
          </w:pPr>
          <w:r w:rsidRPr="00057828">
            <w:rPr>
              <w:rFonts w:cs="Arial"/>
              <w:sz w:val="20"/>
              <w:szCs w:val="20"/>
            </w:rPr>
            <w:t xml:space="preserve">     </w:t>
          </w:r>
          <w:r>
            <w:rPr>
              <w:rFonts w:cs="Arial"/>
              <w:sz w:val="20"/>
              <w:szCs w:val="20"/>
            </w:rPr>
            <w:t xml:space="preserve"> </w:t>
          </w:r>
          <w:r w:rsidRPr="00057828">
            <w:rPr>
              <w:rFonts w:cs="Arial"/>
              <w:sz w:val="20"/>
              <w:szCs w:val="20"/>
            </w:rPr>
            <w:t xml:space="preserve">              </w:t>
          </w:r>
        </w:p>
      </w:docPartBody>
    </w:docPart>
    <w:docPart>
      <w:docPartPr>
        <w:name w:val="C39D798E71574089BCF6EB10BB2925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89401E-1B15-466C-8C16-53D3636B30FA}"/>
      </w:docPartPr>
      <w:docPartBody>
        <w:p w:rsidR="0038041F" w:rsidRDefault="0038041F">
          <w:pPr>
            <w:pStyle w:val="C39D798E71574089BCF6EB10BB292522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</w:t>
          </w:r>
          <w:r>
            <w:rPr>
              <w:rFonts w:cs="Arial"/>
              <w:sz w:val="20"/>
              <w:szCs w:val="20"/>
            </w:rPr>
            <w:t xml:space="preserve">      </w:t>
          </w:r>
          <w:r w:rsidRPr="00057828">
            <w:rPr>
              <w:rFonts w:cs="Arial"/>
              <w:sz w:val="20"/>
              <w:szCs w:val="20"/>
            </w:rPr>
            <w:t xml:space="preserve">  </w:t>
          </w:r>
        </w:p>
      </w:docPartBody>
    </w:docPart>
    <w:docPart>
      <w:docPartPr>
        <w:name w:val="24BA70DE74214C778EC0533BF57CBB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5BC2DF-186F-4A7D-8D36-3E6DD7BE1383}"/>
      </w:docPartPr>
      <w:docPartBody>
        <w:p w:rsidR="0038041F" w:rsidRDefault="0038041F">
          <w:pPr>
            <w:pStyle w:val="24BA70DE74214C778EC0533BF57CBB7D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3B254B91EBD94B13B889B9BC530EA4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A28F44-44E2-49EF-9614-347680B987CA}"/>
      </w:docPartPr>
      <w:docPartBody>
        <w:p w:rsidR="0038041F" w:rsidRDefault="0038041F">
          <w:pPr>
            <w:pStyle w:val="3B254B91EBD94B13B889B9BC530EA45A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1BE6FE820A594CE58BBA5127E7C953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D4DBE2-6C7C-4EC3-A340-A79A301B0CF9}"/>
      </w:docPartPr>
      <w:docPartBody>
        <w:p w:rsidR="0038041F" w:rsidRDefault="0038041F">
          <w:pPr>
            <w:pStyle w:val="1BE6FE820A594CE58BBA5127E7C95302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</w:t>
          </w:r>
          <w:r>
            <w:rPr>
              <w:rFonts w:cs="Arial"/>
              <w:sz w:val="20"/>
              <w:szCs w:val="20"/>
            </w:rPr>
            <w:t xml:space="preserve">      </w:t>
          </w:r>
          <w:r w:rsidRPr="00057828">
            <w:rPr>
              <w:rFonts w:cs="Arial"/>
              <w:sz w:val="20"/>
              <w:szCs w:val="20"/>
            </w:rPr>
            <w:t xml:space="preserve">   </w:t>
          </w:r>
        </w:p>
      </w:docPartBody>
    </w:docPart>
    <w:docPart>
      <w:docPartPr>
        <w:name w:val="9017126962DE42518A939FABAEAD29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663892-1B09-40BA-9150-7031A8546F1B}"/>
      </w:docPartPr>
      <w:docPartBody>
        <w:p w:rsidR="0038041F" w:rsidRDefault="0038041F">
          <w:pPr>
            <w:pStyle w:val="9017126962DE42518A939FABAEAD2923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2B9AB16EF4D14F209206A6C70C672C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700FC3-A3A6-4BDB-A078-6720CF4E8B3A}"/>
      </w:docPartPr>
      <w:docPartBody>
        <w:p w:rsidR="0038041F" w:rsidRDefault="0038041F">
          <w:pPr>
            <w:pStyle w:val="2B9AB16EF4D14F209206A6C70C672C77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7799D2DFC06C4C60BB3F905079017F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B33034-14E6-4ED5-BE55-2207807D94EB}"/>
      </w:docPartPr>
      <w:docPartBody>
        <w:p w:rsidR="0038041F" w:rsidRDefault="0038041F">
          <w:pPr>
            <w:pStyle w:val="7799D2DFC06C4C60BB3F905079017F73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</w:t>
          </w:r>
          <w:r>
            <w:rPr>
              <w:rFonts w:cs="Arial"/>
              <w:sz w:val="20"/>
              <w:szCs w:val="20"/>
            </w:rPr>
            <w:t xml:space="preserve">      </w:t>
          </w:r>
          <w:r w:rsidRPr="00057828">
            <w:rPr>
              <w:rFonts w:cs="Arial"/>
              <w:sz w:val="20"/>
              <w:szCs w:val="20"/>
            </w:rPr>
            <w:t xml:space="preserve">    </w:t>
          </w:r>
        </w:p>
      </w:docPartBody>
    </w:docPart>
    <w:docPart>
      <w:docPartPr>
        <w:name w:val="9BCEF2514A2744F7BB9C8A71C33D04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B62893-B1D4-43F3-B4A9-09F3B94D38B2}"/>
      </w:docPartPr>
      <w:docPartBody>
        <w:p w:rsidR="0038041F" w:rsidRDefault="0038041F">
          <w:pPr>
            <w:pStyle w:val="9BCEF2514A2744F7BB9C8A71C33D04BA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B13E6BBCA6724066A13600FBBF6638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F6FBBF-730A-4CB2-982C-8791551A6B9A}"/>
      </w:docPartPr>
      <w:docPartBody>
        <w:p w:rsidR="0038041F" w:rsidRDefault="0038041F">
          <w:pPr>
            <w:pStyle w:val="B13E6BBCA6724066A13600FBBF6638CB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8F6DCAEF4F044596B2039388E14610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17AA01-BE6D-4BD7-864F-6B3C325CA028}"/>
      </w:docPartPr>
      <w:docPartBody>
        <w:p w:rsidR="0038041F" w:rsidRDefault="0038041F">
          <w:pPr>
            <w:pStyle w:val="8F6DCAEF4F044596B2039388E14610DE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D2EF772F7C6C49008CF88856B3B6A3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921BE3-C447-417D-AA96-4B7A387D3EE7}"/>
      </w:docPartPr>
      <w:docPartBody>
        <w:p w:rsidR="0038041F" w:rsidRDefault="0038041F">
          <w:pPr>
            <w:pStyle w:val="D2EF772F7C6C49008CF88856B3B6A32D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9AEA4700D58D4522BC64F85B835ED8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6EA503-B731-492E-897C-F318AC35E959}"/>
      </w:docPartPr>
      <w:docPartBody>
        <w:p w:rsidR="0038041F" w:rsidRDefault="0038041F">
          <w:pPr>
            <w:pStyle w:val="9AEA4700D58D4522BC64F85B835ED8A0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75EBF5A113784421939A94C76077F5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060A9B-5089-43A7-B8C6-A3F303A6A874}"/>
      </w:docPartPr>
      <w:docPartBody>
        <w:p w:rsidR="0038041F" w:rsidRDefault="0038041F">
          <w:pPr>
            <w:pStyle w:val="75EBF5A113784421939A94C76077F52A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18B7FB3FDF54458AA9445364BCDCAE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39A4FD-6B2B-42E8-9AE5-ECB45FE37644}"/>
      </w:docPartPr>
      <w:docPartBody>
        <w:p w:rsidR="0038041F" w:rsidRDefault="0038041F">
          <w:pPr>
            <w:pStyle w:val="18B7FB3FDF54458AA9445364BCDCAE72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7CD81B8C640E491B924DACEE7B8E23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2F28C9-42CE-4791-AE91-BFA8BE376520}"/>
      </w:docPartPr>
      <w:docPartBody>
        <w:p w:rsidR="0038041F" w:rsidRDefault="0038041F">
          <w:pPr>
            <w:pStyle w:val="7CD81B8C640E491B924DACEE7B8E2380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56AD129A119C493DB1AC6D202786F9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7B236-DF04-47B2-A374-EBF3866CBACE}"/>
      </w:docPartPr>
      <w:docPartBody>
        <w:p w:rsidR="0038041F" w:rsidRDefault="0038041F">
          <w:pPr>
            <w:pStyle w:val="56AD129A119C493DB1AC6D202786F978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59E35687A1F44533A62106F5FDA345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7F6C4D-41E4-4AD0-A7B5-06D8B7AB3CB4}"/>
      </w:docPartPr>
      <w:docPartBody>
        <w:p w:rsidR="0038041F" w:rsidRDefault="0038041F">
          <w:pPr>
            <w:pStyle w:val="59E35687A1F44533A62106F5FDA345A0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41DEA51827A54719BF336395AB7263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110A78-5FAB-4D05-92B0-B4BCC940B422}"/>
      </w:docPartPr>
      <w:docPartBody>
        <w:p w:rsidR="0038041F" w:rsidRDefault="0038041F">
          <w:pPr>
            <w:pStyle w:val="41DEA51827A54719BF336395AB726399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FA367288A4044C5FA7A848B6FC4570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EE863A-0BBD-424E-92F6-9FF7C8D82709}"/>
      </w:docPartPr>
      <w:docPartBody>
        <w:p w:rsidR="0038041F" w:rsidRDefault="0038041F">
          <w:pPr>
            <w:pStyle w:val="FA367288A4044C5FA7A848B6FC45709D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350CB91C298E446B98BEF8B2477421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837D1E-C2EC-42E3-8A67-CC8A8BE9D556}"/>
      </w:docPartPr>
      <w:docPartBody>
        <w:p w:rsidR="0038041F" w:rsidRDefault="0038041F">
          <w:pPr>
            <w:pStyle w:val="350CB91C298E446B98BEF8B2477421FB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AA92295981274D1C97DD1394E02725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37680D-A00F-42B7-A252-74D69F345B0E}"/>
      </w:docPartPr>
      <w:docPartBody>
        <w:p w:rsidR="0038041F" w:rsidRDefault="0038041F">
          <w:pPr>
            <w:pStyle w:val="AA92295981274D1C97DD1394E02725E3"/>
          </w:pPr>
          <w:r w:rsidRPr="00057828">
            <w:rPr>
              <w:rFonts w:cs="Arial"/>
              <w:sz w:val="20"/>
              <w:szCs w:val="20"/>
            </w:rPr>
            <w:t xml:space="preserve">                     </w:t>
          </w:r>
        </w:p>
      </w:docPartBody>
    </w:docPart>
    <w:docPart>
      <w:docPartPr>
        <w:name w:val="D344A1319D1D4CA5BEA66F8DCB996A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997DA1-FCAC-4DDC-BE1E-2F7A69C293E3}"/>
      </w:docPartPr>
      <w:docPartBody>
        <w:p w:rsidR="0038041F" w:rsidRDefault="0038041F">
          <w:pPr>
            <w:pStyle w:val="D344A1319D1D4CA5BEA66F8DCB996A95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8106260EE2864B8781A7C46E09C131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472281-77CE-40EA-B327-E3DC0977E318}"/>
      </w:docPartPr>
      <w:docPartBody>
        <w:p w:rsidR="0038041F" w:rsidRDefault="0038041F">
          <w:pPr>
            <w:pStyle w:val="8106260EE2864B8781A7C46E09C131F0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DC485409583849A0967C23648A4413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81041C-0349-4538-910E-7C87833E39A2}"/>
      </w:docPartPr>
      <w:docPartBody>
        <w:p w:rsidR="0038041F" w:rsidRDefault="0038041F">
          <w:pPr>
            <w:pStyle w:val="DC485409583849A0967C23648A441360"/>
          </w:pPr>
          <w:r w:rsidRPr="00057828">
            <w:rPr>
              <w:rFonts w:cs="Arial"/>
              <w:sz w:val="20"/>
              <w:szCs w:val="20"/>
            </w:rPr>
            <w:t xml:space="preserve">                     </w:t>
          </w:r>
        </w:p>
      </w:docPartBody>
    </w:docPart>
    <w:docPart>
      <w:docPartPr>
        <w:name w:val="6A7D61EAF8B64F858161895FEF1464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F01FCB-EFDE-4160-9607-2E793CB9D70F}"/>
      </w:docPartPr>
      <w:docPartBody>
        <w:p w:rsidR="0038041F" w:rsidRDefault="0038041F">
          <w:pPr>
            <w:pStyle w:val="6A7D61EAF8B64F858161895FEF146482"/>
          </w:pPr>
          <w:r w:rsidRPr="00057828">
            <w:rPr>
              <w:rFonts w:cs="Arial"/>
              <w:sz w:val="20"/>
              <w:szCs w:val="20"/>
            </w:rPr>
            <w:t xml:space="preserve">                         </w:t>
          </w:r>
        </w:p>
      </w:docPartBody>
    </w:docPart>
    <w:docPart>
      <w:docPartPr>
        <w:name w:val="FA1FF69D0C474E6DA8DEC6152D0559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92E425-0C46-45FA-A74A-A00A401E828C}"/>
      </w:docPartPr>
      <w:docPartBody>
        <w:p w:rsidR="0038041F" w:rsidRDefault="0038041F">
          <w:pPr>
            <w:pStyle w:val="FA1FF69D0C474E6DA8DEC6152D055976"/>
          </w:pPr>
          <w:r w:rsidRPr="00057828">
            <w:rPr>
              <w:rFonts w:cs="Arial"/>
              <w:sz w:val="20"/>
              <w:szCs w:val="20"/>
            </w:rPr>
            <w:t xml:space="preserve">                         </w:t>
          </w:r>
        </w:p>
      </w:docPartBody>
    </w:docPart>
    <w:docPart>
      <w:docPartPr>
        <w:name w:val="2BD07A550C7146B5ABF5DB653FE3CC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4F7221-4CC9-4D32-9DE2-EC6312D2AC02}"/>
      </w:docPartPr>
      <w:docPartBody>
        <w:p w:rsidR="0038041F" w:rsidRDefault="0038041F">
          <w:pPr>
            <w:pStyle w:val="2BD07A550C7146B5ABF5DB653FE3CC8F"/>
          </w:pPr>
          <w:r w:rsidRPr="00057828">
            <w:rPr>
              <w:rFonts w:cs="Arial"/>
              <w:sz w:val="20"/>
              <w:szCs w:val="20"/>
            </w:rPr>
            <w:t xml:space="preserve">                      </w:t>
          </w:r>
        </w:p>
      </w:docPartBody>
    </w:docPart>
    <w:docPart>
      <w:docPartPr>
        <w:name w:val="4C7F96EB0EC2443F81AADB772915D8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7FB651-FC62-40D1-85AB-23296C38EDAB}"/>
      </w:docPartPr>
      <w:docPartBody>
        <w:p w:rsidR="0038041F" w:rsidRDefault="0038041F">
          <w:pPr>
            <w:pStyle w:val="4C7F96EB0EC2443F81AADB772915D851"/>
          </w:pPr>
          <w:r w:rsidRPr="00057828">
            <w:rPr>
              <w:rFonts w:cs="Arial"/>
              <w:sz w:val="20"/>
              <w:szCs w:val="20"/>
            </w:rPr>
            <w:t xml:space="preserve">                     </w:t>
          </w:r>
        </w:p>
      </w:docPartBody>
    </w:docPart>
    <w:docPart>
      <w:docPartPr>
        <w:name w:val="4D8E9DB5E09E460A9F9133BF46386D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BA4580-BBC1-4C43-8060-B19411F816DE}"/>
      </w:docPartPr>
      <w:docPartBody>
        <w:p w:rsidR="0038041F" w:rsidRDefault="0038041F">
          <w:pPr>
            <w:pStyle w:val="4D8E9DB5E09E460A9F9133BF46386D2F"/>
          </w:pPr>
          <w:r w:rsidRPr="00057828">
            <w:rPr>
              <w:rFonts w:cs="Arial"/>
              <w:sz w:val="20"/>
              <w:szCs w:val="20"/>
            </w:rPr>
            <w:t xml:space="preserve">                         </w:t>
          </w:r>
        </w:p>
      </w:docPartBody>
    </w:docPart>
    <w:docPart>
      <w:docPartPr>
        <w:name w:val="93A12DEBB4B1468096B141C7E794F5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BC49F6-F08A-49DD-80CD-587C49638750}"/>
      </w:docPartPr>
      <w:docPartBody>
        <w:p w:rsidR="0038041F" w:rsidRDefault="0038041F">
          <w:pPr>
            <w:pStyle w:val="93A12DEBB4B1468096B141C7E794F576"/>
          </w:pPr>
          <w:r w:rsidRPr="00057828">
            <w:rPr>
              <w:rFonts w:cs="Arial"/>
              <w:sz w:val="20"/>
              <w:szCs w:val="20"/>
            </w:rPr>
            <w:t xml:space="preserve">                         </w:t>
          </w:r>
        </w:p>
      </w:docPartBody>
    </w:docPart>
    <w:docPart>
      <w:docPartPr>
        <w:name w:val="E242F10019B240FE974376C4B3D35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561891-21EB-4ACC-A5D9-28B1619E4EDC}"/>
      </w:docPartPr>
      <w:docPartBody>
        <w:p w:rsidR="0038041F" w:rsidRDefault="0038041F">
          <w:pPr>
            <w:pStyle w:val="E242F10019B240FE974376C4B3D35AC8"/>
          </w:pPr>
          <w:r w:rsidRPr="00057828">
            <w:rPr>
              <w:rFonts w:cs="Arial"/>
              <w:sz w:val="20"/>
              <w:szCs w:val="20"/>
            </w:rPr>
            <w:t xml:space="preserve">                      </w:t>
          </w:r>
        </w:p>
      </w:docPartBody>
    </w:docPart>
    <w:docPart>
      <w:docPartPr>
        <w:name w:val="6306A278C6BC4B0B882C4BB7326BB8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B14EB2-6F29-4495-B254-4AC14C6A32AA}"/>
      </w:docPartPr>
      <w:docPartBody>
        <w:p w:rsidR="0038041F" w:rsidRDefault="0038041F">
          <w:pPr>
            <w:pStyle w:val="6306A278C6BC4B0B882C4BB7326BB8A7"/>
          </w:pPr>
          <w:r w:rsidRPr="00057828">
            <w:rPr>
              <w:rFonts w:cs="Arial"/>
              <w:sz w:val="20"/>
              <w:szCs w:val="20"/>
            </w:rPr>
            <w:t xml:space="preserve">                     </w:t>
          </w:r>
        </w:p>
      </w:docPartBody>
    </w:docPart>
    <w:docPart>
      <w:docPartPr>
        <w:name w:val="454AAC2548DF4A02882C72217B84A8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569B3E-916A-411A-80EB-E95F0BD9B7C0}"/>
      </w:docPartPr>
      <w:docPartBody>
        <w:p w:rsidR="0038041F" w:rsidRDefault="0038041F">
          <w:pPr>
            <w:pStyle w:val="454AAC2548DF4A02882C72217B84A8A8"/>
          </w:pPr>
          <w:r w:rsidRPr="00057828">
            <w:rPr>
              <w:rFonts w:cs="Arial"/>
              <w:sz w:val="20"/>
              <w:szCs w:val="20"/>
            </w:rPr>
            <w:t xml:space="preserve">                         </w:t>
          </w:r>
        </w:p>
      </w:docPartBody>
    </w:docPart>
    <w:docPart>
      <w:docPartPr>
        <w:name w:val="4579D940DBE0471C9C726236587AD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26E4B3-1D4C-4D48-8C76-050D46A6B94F}"/>
      </w:docPartPr>
      <w:docPartBody>
        <w:p w:rsidR="0038041F" w:rsidRDefault="0038041F">
          <w:pPr>
            <w:pStyle w:val="4579D940DBE0471C9C726236587AD985"/>
          </w:pPr>
          <w:r w:rsidRPr="00057828">
            <w:rPr>
              <w:rFonts w:cs="Arial"/>
              <w:sz w:val="20"/>
              <w:szCs w:val="20"/>
            </w:rPr>
            <w:t xml:space="preserve">                         </w:t>
          </w:r>
        </w:p>
      </w:docPartBody>
    </w:docPart>
    <w:docPart>
      <w:docPartPr>
        <w:name w:val="96E29CD37E8B4B78986244377F1445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E50243-3814-4C51-A149-305220C72DC8}"/>
      </w:docPartPr>
      <w:docPartBody>
        <w:p w:rsidR="0038041F" w:rsidRDefault="0038041F">
          <w:pPr>
            <w:pStyle w:val="96E29CD37E8B4B78986244377F144579"/>
          </w:pPr>
          <w:r w:rsidRPr="00057828">
            <w:rPr>
              <w:rFonts w:cs="Arial"/>
              <w:sz w:val="20"/>
              <w:szCs w:val="20"/>
            </w:rPr>
            <w:t xml:space="preserve">                      </w:t>
          </w:r>
        </w:p>
      </w:docPartBody>
    </w:docPart>
    <w:docPart>
      <w:docPartPr>
        <w:name w:val="DAAD39D871F540F0960E7BF8F37906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F13597-1621-4A25-A540-53F2339628F4}"/>
      </w:docPartPr>
      <w:docPartBody>
        <w:p w:rsidR="0038041F" w:rsidRDefault="0038041F">
          <w:pPr>
            <w:pStyle w:val="DAAD39D871F540F0960E7BF8F3790650"/>
          </w:pPr>
          <w:r w:rsidRPr="00057828">
            <w:rPr>
              <w:rFonts w:cs="Arial"/>
              <w:sz w:val="20"/>
              <w:szCs w:val="20"/>
            </w:rPr>
            <w:t xml:space="preserve">                     </w:t>
          </w:r>
        </w:p>
      </w:docPartBody>
    </w:docPart>
    <w:docPart>
      <w:docPartPr>
        <w:name w:val="66427101355743F78C06C1EC0B907B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A4AD05-95B6-4E52-8C76-7D2D03945F6E}"/>
      </w:docPartPr>
      <w:docPartBody>
        <w:p w:rsidR="0038041F" w:rsidRDefault="0038041F">
          <w:pPr>
            <w:pStyle w:val="66427101355743F78C06C1EC0B907B3F"/>
          </w:pPr>
          <w:r w:rsidRPr="00057828">
            <w:rPr>
              <w:rFonts w:cs="Arial"/>
              <w:sz w:val="20"/>
              <w:szCs w:val="20"/>
            </w:rPr>
            <w:t xml:space="preserve">                         </w:t>
          </w:r>
        </w:p>
      </w:docPartBody>
    </w:docPart>
    <w:docPart>
      <w:docPartPr>
        <w:name w:val="5331D12302CF4940B7D14D0F28AE3C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9398F8-5BC7-44B8-9469-7E921B1A59DB}"/>
      </w:docPartPr>
      <w:docPartBody>
        <w:p w:rsidR="0038041F" w:rsidRDefault="0038041F">
          <w:pPr>
            <w:pStyle w:val="5331D12302CF4940B7D14D0F28AE3C2A"/>
          </w:pPr>
          <w:r w:rsidRPr="00057828">
            <w:rPr>
              <w:rFonts w:cs="Arial"/>
              <w:sz w:val="20"/>
              <w:szCs w:val="20"/>
            </w:rPr>
            <w:t xml:space="preserve">                         </w:t>
          </w:r>
        </w:p>
      </w:docPartBody>
    </w:docPart>
    <w:docPart>
      <w:docPartPr>
        <w:name w:val="1322A399B0424CCA8571FD962756F0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713EE2-8ACC-4BB7-9850-A1F35F939A2D}"/>
      </w:docPartPr>
      <w:docPartBody>
        <w:p w:rsidR="0038041F" w:rsidRDefault="0038041F">
          <w:pPr>
            <w:pStyle w:val="1322A399B0424CCA8571FD962756F03B"/>
          </w:pPr>
          <w:r w:rsidRPr="00057828">
            <w:rPr>
              <w:rFonts w:cs="Arial"/>
              <w:sz w:val="20"/>
              <w:szCs w:val="20"/>
            </w:rPr>
            <w:t xml:space="preserve">                      </w:t>
          </w:r>
        </w:p>
      </w:docPartBody>
    </w:docPart>
    <w:docPart>
      <w:docPartPr>
        <w:name w:val="9CCBE28E18944C59BB549D3100AFCA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110325-13ED-4245-A020-E9F198D5865C}"/>
      </w:docPartPr>
      <w:docPartBody>
        <w:p w:rsidR="0038041F" w:rsidRDefault="0038041F">
          <w:pPr>
            <w:pStyle w:val="9CCBE28E18944C59BB549D3100AFCA7C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B49EE02C94D543F1A304F9791BE707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5A3FF6-A9CD-4A7A-AC0F-2B2D98620EF6}"/>
      </w:docPartPr>
      <w:docPartBody>
        <w:p w:rsidR="0038041F" w:rsidRDefault="0038041F">
          <w:pPr>
            <w:pStyle w:val="B49EE02C94D543F1A304F9791BE707E0"/>
          </w:pPr>
          <w:r w:rsidRPr="00057828">
            <w:rPr>
              <w:rFonts w:cs="Arial"/>
              <w:sz w:val="20"/>
              <w:szCs w:val="20"/>
            </w:rPr>
            <w:t xml:space="preserve">                         </w:t>
          </w:r>
        </w:p>
      </w:docPartBody>
    </w:docPart>
    <w:docPart>
      <w:docPartPr>
        <w:name w:val="9E9E30FF0AF54E75970720F943534D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159198-8170-4C41-813B-A3B84C2AC312}"/>
      </w:docPartPr>
      <w:docPartBody>
        <w:p w:rsidR="0038041F" w:rsidRDefault="0038041F">
          <w:pPr>
            <w:pStyle w:val="9E9E30FF0AF54E75970720F943534D7C"/>
          </w:pPr>
          <w:r w:rsidRPr="00057828">
            <w:rPr>
              <w:rFonts w:cs="Arial"/>
              <w:sz w:val="20"/>
              <w:szCs w:val="20"/>
            </w:rPr>
            <w:t xml:space="preserve">                         </w:t>
          </w:r>
        </w:p>
      </w:docPartBody>
    </w:docPart>
    <w:docPart>
      <w:docPartPr>
        <w:name w:val="6438A87D1DA24AF6AFDF99302D4444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92DE94-9B35-46BA-A2A8-EE472807FD6D}"/>
      </w:docPartPr>
      <w:docPartBody>
        <w:p w:rsidR="0038041F" w:rsidRDefault="0038041F">
          <w:pPr>
            <w:pStyle w:val="6438A87D1DA24AF6AFDF99302D4444FA"/>
          </w:pPr>
          <w:r w:rsidRPr="00057828">
            <w:rPr>
              <w:rFonts w:cs="Arial"/>
              <w:sz w:val="20"/>
              <w:szCs w:val="20"/>
            </w:rPr>
            <w:t xml:space="preserve">                      </w:t>
          </w:r>
        </w:p>
      </w:docPartBody>
    </w:docPart>
    <w:docPart>
      <w:docPartPr>
        <w:name w:val="243002A991AC48ABA7226EEAA0EF91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D79B86-C3C6-4051-BF6C-9511EAE067F0}"/>
      </w:docPartPr>
      <w:docPartBody>
        <w:p w:rsidR="0038041F" w:rsidRDefault="0038041F">
          <w:pPr>
            <w:pStyle w:val="243002A991AC48ABA7226EEAA0EF9164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816FA0C8C81343AB9EA7B06545A16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46A6F6-95D2-404C-ACC7-BE6E8A1FB58D}"/>
      </w:docPartPr>
      <w:docPartBody>
        <w:p w:rsidR="0038041F" w:rsidRDefault="0038041F">
          <w:pPr>
            <w:pStyle w:val="816FA0C8C81343AB9EA7B06545A16BBF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9704EDD5C8994E02A49447156CF876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609485-2C17-43D1-AB87-A4E812F9F7C6}"/>
      </w:docPartPr>
      <w:docPartBody>
        <w:p w:rsidR="0038041F" w:rsidRDefault="0038041F">
          <w:pPr>
            <w:pStyle w:val="9704EDD5C8994E02A49447156CF87627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2DD638F6390643ECA5513EC645FC2B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26611A-7805-412A-A705-8123B6831468}"/>
      </w:docPartPr>
      <w:docPartBody>
        <w:p w:rsidR="0038041F" w:rsidRDefault="0038041F">
          <w:pPr>
            <w:pStyle w:val="2DD638F6390643ECA5513EC645FC2B1A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B60C0381630149CF8C5C0D324D6CC9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A539C8-F7F8-4A52-AF04-73AA7AE12A7F}"/>
      </w:docPartPr>
      <w:docPartBody>
        <w:p w:rsidR="0038041F" w:rsidRDefault="0038041F">
          <w:pPr>
            <w:pStyle w:val="B60C0381630149CF8C5C0D324D6CC9FD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6E8E462C6C75409DBF9DFD4C86138E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78BD71-873F-4499-92EB-AC44A3E2E6EF}"/>
      </w:docPartPr>
      <w:docPartBody>
        <w:p w:rsidR="0038041F" w:rsidRDefault="0038041F">
          <w:pPr>
            <w:pStyle w:val="6E8E462C6C75409DBF9DFD4C86138EDA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BC7DE79D208B476E915F2F2A64AD2D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103FE5-6EA6-43D2-BD27-4C6A6CAF3642}"/>
      </w:docPartPr>
      <w:docPartBody>
        <w:p w:rsidR="0038041F" w:rsidRDefault="0038041F">
          <w:pPr>
            <w:pStyle w:val="BC7DE79D208B476E915F2F2A64AD2DEB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2538C25BCCF9401A804A9C30502A09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981741-46BC-490B-874C-8F11991136D0}"/>
      </w:docPartPr>
      <w:docPartBody>
        <w:p w:rsidR="0038041F" w:rsidRDefault="0038041F">
          <w:pPr>
            <w:pStyle w:val="2538C25BCCF9401A804A9C30502A0931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BA97117551EB4A2E9B03781DD4BDDE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A537DB-93A4-49EA-92EC-B1BCBAC348C8}"/>
      </w:docPartPr>
      <w:docPartBody>
        <w:p w:rsidR="0038041F" w:rsidRDefault="0038041F">
          <w:pPr>
            <w:pStyle w:val="BA97117551EB4A2E9B03781DD4BDDEB3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27BF113A60CA479C96C2E4FEE16F8F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C7C285-4ADD-4CA8-BD75-9D3ED9FD93FD}"/>
      </w:docPartPr>
      <w:docPartBody>
        <w:p w:rsidR="0038041F" w:rsidRDefault="0038041F">
          <w:pPr>
            <w:pStyle w:val="27BF113A60CA479C96C2E4FEE16F8FBC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7F7745B031C64FA598BF6B8CA9AFC0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82AB23-D91C-418F-9B79-904266408385}"/>
      </w:docPartPr>
      <w:docPartBody>
        <w:p w:rsidR="0038041F" w:rsidRDefault="0038041F">
          <w:pPr>
            <w:pStyle w:val="7F7745B031C64FA598BF6B8CA9AFC095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0E252F29AA4E463A99A13CC0D0455A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DB193-06B4-42D8-A11E-8AD09EF0D5D3}"/>
      </w:docPartPr>
      <w:docPartBody>
        <w:p w:rsidR="0038041F" w:rsidRDefault="0038041F">
          <w:pPr>
            <w:pStyle w:val="0E252F29AA4E463A99A13CC0D0455ADA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CCB0C20836BF480A9F72C914E39705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35BEEC-91DA-4A24-8DB5-7FC65E43298C}"/>
      </w:docPartPr>
      <w:docPartBody>
        <w:p w:rsidR="0038041F" w:rsidRDefault="0038041F">
          <w:pPr>
            <w:pStyle w:val="CCB0C20836BF480A9F72C914E39705BC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E4898CE1C8A844A7A0D7CFB493847E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B70F5A-3644-410F-93A2-9FCA04BFCCC3}"/>
      </w:docPartPr>
      <w:docPartBody>
        <w:p w:rsidR="0038041F" w:rsidRDefault="0038041F">
          <w:pPr>
            <w:pStyle w:val="E4898CE1C8A844A7A0D7CFB493847EB5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74761A4324414E6CA6320E7B9D4070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16F7B0-0B97-40BD-AD34-C47972B330A7}"/>
      </w:docPartPr>
      <w:docPartBody>
        <w:p w:rsidR="0038041F" w:rsidRDefault="0038041F">
          <w:pPr>
            <w:pStyle w:val="74761A4324414E6CA6320E7B9D407031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246A1A5164B74A3CBC8C04E93DCBEA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610B22-5892-4400-82FE-0F48B56AA749}"/>
      </w:docPartPr>
      <w:docPartBody>
        <w:p w:rsidR="0038041F" w:rsidRDefault="0038041F">
          <w:pPr>
            <w:pStyle w:val="246A1A5164B74A3CBC8C04E93DCBEAA9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A3D113B31FEF4B8AB5FA854BDE3EF6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5F5C4-B95C-4A42-9E95-0C1F86DAB9E2}"/>
      </w:docPartPr>
      <w:docPartBody>
        <w:p w:rsidR="0038041F" w:rsidRDefault="0038041F">
          <w:pPr>
            <w:pStyle w:val="A3D113B31FEF4B8AB5FA854BDE3EF68E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DA9D15CD58AA4D90A7FAE581D5D6C3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6B3EDF-B45D-4B9B-B917-3CE8EE861EB9}"/>
      </w:docPartPr>
      <w:docPartBody>
        <w:p w:rsidR="0038041F" w:rsidRDefault="0038041F">
          <w:pPr>
            <w:pStyle w:val="DA9D15CD58AA4D90A7FAE581D5D6C3CD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CBBE68BD4DCA401F9E7A061196BA6B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27DE11-F66B-478B-BB87-4F8A76D51B07}"/>
      </w:docPartPr>
      <w:docPartBody>
        <w:p w:rsidR="0038041F" w:rsidRDefault="0038041F">
          <w:pPr>
            <w:pStyle w:val="CBBE68BD4DCA401F9E7A061196BA6B1E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1688701B77DB4CD283409E10E10C75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6352A4-456F-4DE4-8DFE-ACCA51BC47D8}"/>
      </w:docPartPr>
      <w:docPartBody>
        <w:p w:rsidR="0038041F" w:rsidRDefault="0038041F">
          <w:pPr>
            <w:pStyle w:val="1688701B77DB4CD283409E10E10C75E8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2F978C4EA8314A37A2715C5DE77270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C53BBD-2179-49E3-BFAB-A0308082BA2B}"/>
      </w:docPartPr>
      <w:docPartBody>
        <w:p w:rsidR="0038041F" w:rsidRDefault="0038041F">
          <w:pPr>
            <w:pStyle w:val="2F978C4EA8314A37A2715C5DE772701D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B12837473A6C40A38846FDB390EEE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E3412B-0243-4EF1-A2A1-EA78C276BB0F}"/>
      </w:docPartPr>
      <w:docPartBody>
        <w:p w:rsidR="0038041F" w:rsidRDefault="0038041F">
          <w:pPr>
            <w:pStyle w:val="B12837473A6C40A38846FDB390EEE1E6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B299544DA26C47B7B50F1D678AA0BE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365A5A-1E0A-441E-A920-9E177D579365}"/>
      </w:docPartPr>
      <w:docPartBody>
        <w:p w:rsidR="0038041F" w:rsidRDefault="0038041F">
          <w:pPr>
            <w:pStyle w:val="B299544DA26C47B7B50F1D678AA0BE9A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878B309F4F0A4067B2F0C8B37CE9A9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094B0-C813-4E76-B927-07825D206BBD}"/>
      </w:docPartPr>
      <w:docPartBody>
        <w:p w:rsidR="0038041F" w:rsidRDefault="0038041F">
          <w:pPr>
            <w:pStyle w:val="878B309F4F0A4067B2F0C8B37CE9A92F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08BCE12228A6481396DC85647F4300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F6C8FC-2326-4671-AF12-3C8D8BA522FB}"/>
      </w:docPartPr>
      <w:docPartBody>
        <w:p w:rsidR="0038041F" w:rsidRDefault="0038041F">
          <w:pPr>
            <w:pStyle w:val="08BCE12228A6481396DC85647F4300A7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D6B9753783F2460AB449351C19936C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8FF176-7FF2-46FB-BC70-5356CABAFA14}"/>
      </w:docPartPr>
      <w:docPartBody>
        <w:p w:rsidR="0038041F" w:rsidRDefault="0038041F">
          <w:pPr>
            <w:pStyle w:val="D6B9753783F2460AB449351C19936CBF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051C14330D464C6CBC6AEA4E20B600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D2EFF1-2054-4C07-BE1B-AD611A5060B4}"/>
      </w:docPartPr>
      <w:docPartBody>
        <w:p w:rsidR="0038041F" w:rsidRDefault="0038041F">
          <w:pPr>
            <w:pStyle w:val="051C14330D464C6CBC6AEA4E20B600CB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374A5B00116643BC8AFB9B5E0CC6F1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6EB540-AAF6-48ED-8F4F-8CB97D555BAF}"/>
      </w:docPartPr>
      <w:docPartBody>
        <w:p w:rsidR="0038041F" w:rsidRDefault="0038041F">
          <w:pPr>
            <w:pStyle w:val="374A5B00116643BC8AFB9B5E0CC6F182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9AF7CEFD585141868DE60F25494A64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B50EB7-721D-4901-8095-51114329FCC8}"/>
      </w:docPartPr>
      <w:docPartBody>
        <w:p w:rsidR="0038041F" w:rsidRDefault="0038041F">
          <w:pPr>
            <w:pStyle w:val="9AF7CEFD585141868DE60F25494A6423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0DB21AA84A394480BDDB6FB4FA9F92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5C3885-7C6A-4CBA-AE28-26D52C8216E7}"/>
      </w:docPartPr>
      <w:docPartBody>
        <w:p w:rsidR="0038041F" w:rsidRDefault="0038041F">
          <w:pPr>
            <w:pStyle w:val="0DB21AA84A394480BDDB6FB4FA9F927A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57211D58334D4E8595E784157F10D6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38E90E-B800-4D92-A35E-7411627BE7CA}"/>
      </w:docPartPr>
      <w:docPartBody>
        <w:p w:rsidR="0038041F" w:rsidRDefault="0038041F">
          <w:pPr>
            <w:pStyle w:val="57211D58334D4E8595E784157F10D68C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699573EED0514F67840640CDAF8BC2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84576C-0384-4D82-8E1A-736B9E74BC62}"/>
      </w:docPartPr>
      <w:docPartBody>
        <w:p w:rsidR="0038041F" w:rsidRDefault="0038041F">
          <w:pPr>
            <w:pStyle w:val="699573EED0514F67840640CDAF8BC2C6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B7119E58B8DA4B6D9F8785BFFAFAF8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D8060B-215D-4B69-A05E-143052D0524E}"/>
      </w:docPartPr>
      <w:docPartBody>
        <w:p w:rsidR="0038041F" w:rsidRDefault="0038041F">
          <w:pPr>
            <w:pStyle w:val="B7119E58B8DA4B6D9F8785BFFAFAF87E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3D2BB8AE80654893AE2534B288320F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99F4EF-16E0-49D1-BF08-CFB97279683F}"/>
      </w:docPartPr>
      <w:docPartBody>
        <w:p w:rsidR="0038041F" w:rsidRDefault="0038041F">
          <w:pPr>
            <w:pStyle w:val="3D2BB8AE80654893AE2534B288320F07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9FAC481BCA464D6CB4B438711BFFBB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637B24-4267-44FE-A79C-E18AD7CB8EA4}"/>
      </w:docPartPr>
      <w:docPartBody>
        <w:p w:rsidR="0038041F" w:rsidRDefault="0038041F">
          <w:pPr>
            <w:pStyle w:val="9FAC481BCA464D6CB4B438711BFFBB0C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341499779FE64764B89A498CBEE74B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5228E9-87B0-4988-83E2-8C347FF8465C}"/>
      </w:docPartPr>
      <w:docPartBody>
        <w:p w:rsidR="0038041F" w:rsidRDefault="0038041F">
          <w:pPr>
            <w:pStyle w:val="341499779FE64764B89A498CBEE74B7C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FCF0FD1995C045569FEAB31429F98D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373113-79E8-4899-A6F0-999DB36597CA}"/>
      </w:docPartPr>
      <w:docPartBody>
        <w:p w:rsidR="0038041F" w:rsidRDefault="0038041F">
          <w:pPr>
            <w:pStyle w:val="FCF0FD1995C045569FEAB31429F98DA1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F343D4E8155D41AD973BB1EB018CEC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9612C8-EEB7-4FE8-91E9-7D8F2B26FAEF}"/>
      </w:docPartPr>
      <w:docPartBody>
        <w:p w:rsidR="0038041F" w:rsidRDefault="0038041F">
          <w:pPr>
            <w:pStyle w:val="F343D4E8155D41AD973BB1EB018CEC23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A667CE5FD8EA4386AA3FC5312EF8AE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1C0901-AF8B-456F-B93B-731FBC7306E4}"/>
      </w:docPartPr>
      <w:docPartBody>
        <w:p w:rsidR="0038041F" w:rsidRDefault="0038041F">
          <w:pPr>
            <w:pStyle w:val="A667CE5FD8EA4386AA3FC5312EF8AE99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176679BEDB6146869E0E4636F483FD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6AA439-1507-4ED1-A522-BEE7FCDDD73A}"/>
      </w:docPartPr>
      <w:docPartBody>
        <w:p w:rsidR="0038041F" w:rsidRDefault="0038041F">
          <w:pPr>
            <w:pStyle w:val="176679BEDB6146869E0E4636F483FDE7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0796734915B84368937582B8FF0017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BB9E71-0859-492A-82C8-CC282A2FAC3E}"/>
      </w:docPartPr>
      <w:docPartBody>
        <w:p w:rsidR="0038041F" w:rsidRDefault="0038041F">
          <w:pPr>
            <w:pStyle w:val="0796734915B84368937582B8FF001781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73D453392FCF481A9CC8EAF1783C51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D3501B-2099-48F8-A40E-80D63F718AEA}"/>
      </w:docPartPr>
      <w:docPartBody>
        <w:p w:rsidR="0038041F" w:rsidRDefault="0038041F">
          <w:pPr>
            <w:pStyle w:val="73D453392FCF481A9CC8EAF1783C515B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5AA15942A1F1413997E0AC02EF88E8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C2FF70-8983-45BD-A9E6-8A4FCB5CD048}"/>
      </w:docPartPr>
      <w:docPartBody>
        <w:p w:rsidR="0038041F" w:rsidRDefault="0038041F">
          <w:pPr>
            <w:pStyle w:val="5AA15942A1F1413997E0AC02EF88E830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  <w:docPart>
      <w:docPartPr>
        <w:name w:val="4E258BC0D171497995990622547885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2E2288-26BA-447F-92C8-E63D466C4B88}"/>
      </w:docPartPr>
      <w:docPartBody>
        <w:p w:rsidR="0038041F" w:rsidRDefault="0038041F">
          <w:pPr>
            <w:pStyle w:val="4E258BC0D171497995990622547885A4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D40C3E1C50CB4539BAE25483FC08D9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2018D7-697B-4CC0-B386-0EE9C3E4E581}"/>
      </w:docPartPr>
      <w:docPartBody>
        <w:p w:rsidR="0038041F" w:rsidRDefault="0038041F">
          <w:pPr>
            <w:pStyle w:val="D40C3E1C50CB4539BAE25483FC08D9D5"/>
          </w:pPr>
          <w:r w:rsidRPr="00057828">
            <w:rPr>
              <w:rFonts w:cs="Arial"/>
              <w:sz w:val="20"/>
              <w:szCs w:val="20"/>
            </w:rPr>
            <w:t xml:space="preserve">                                         </w:t>
          </w:r>
        </w:p>
      </w:docPartBody>
    </w:docPart>
    <w:docPart>
      <w:docPartPr>
        <w:name w:val="260E8C2ECBA04012B2FFC3F76FDB88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556288-36DF-4927-AC30-7F135FE76DA8}"/>
      </w:docPartPr>
      <w:docPartBody>
        <w:p w:rsidR="0038041F" w:rsidRDefault="0038041F">
          <w:pPr>
            <w:pStyle w:val="260E8C2ECBA04012B2FFC3F76FDB88B1"/>
          </w:pPr>
          <w:r w:rsidRPr="00057828">
            <w:rPr>
              <w:rFonts w:cs="Arial"/>
              <w:sz w:val="20"/>
              <w:szCs w:val="20"/>
            </w:rPr>
            <w:t xml:space="preserve">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utura LT Medium">
    <w:panose1 w:val="02000504020000020003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Standard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LT Bold">
    <w:panose1 w:val="02000803040000020003"/>
    <w:charset w:val="00"/>
    <w:family w:val="auto"/>
    <w:pitch w:val="variable"/>
    <w:sig w:usb0="00000003" w:usb1="00000000" w:usb2="00000000" w:usb3="00000000" w:csb0="00000001" w:csb1="00000000"/>
  </w:font>
  <w:font w:name="Courier St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041F"/>
    <w:rsid w:val="0038041F"/>
    <w:rsid w:val="00BE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58012DFE29D41C39EB768BE82F06510">
    <w:name w:val="158012DFE29D41C39EB768BE82F06510"/>
  </w:style>
  <w:style w:type="paragraph" w:customStyle="1" w:styleId="CBA1FDB38A5D452FA39347DD5F441256">
    <w:name w:val="CBA1FDB38A5D452FA39347DD5F441256"/>
  </w:style>
  <w:style w:type="paragraph" w:customStyle="1" w:styleId="F70586E378A84F4280C9A0EF35D35801">
    <w:name w:val="F70586E378A84F4280C9A0EF35D35801"/>
  </w:style>
  <w:style w:type="paragraph" w:customStyle="1" w:styleId="654EF5B301F349569AAD7FAC807D6C83">
    <w:name w:val="654EF5B301F349569AAD7FAC807D6C83"/>
  </w:style>
  <w:style w:type="paragraph" w:customStyle="1" w:styleId="2317E1C53D2D4589A4A92BF8F2FABF81">
    <w:name w:val="2317E1C53D2D4589A4A92BF8F2FABF81"/>
  </w:style>
  <w:style w:type="paragraph" w:customStyle="1" w:styleId="1E209D1A4C3147BEAE5019214D747AE3">
    <w:name w:val="1E209D1A4C3147BEAE5019214D747AE3"/>
  </w:style>
  <w:style w:type="paragraph" w:customStyle="1" w:styleId="C4256A47B2974FF6AFC18C21585DE168">
    <w:name w:val="C4256A47B2974FF6AFC18C21585DE168"/>
  </w:style>
  <w:style w:type="paragraph" w:customStyle="1" w:styleId="8CB8B1943F4C4292ACADFC8512B67486">
    <w:name w:val="8CB8B1943F4C4292ACADFC8512B67486"/>
  </w:style>
  <w:style w:type="paragraph" w:customStyle="1" w:styleId="CE4B1AC883354C38BB98BBF02E2D5978">
    <w:name w:val="CE4B1AC883354C38BB98BBF02E2D5978"/>
  </w:style>
  <w:style w:type="paragraph" w:customStyle="1" w:styleId="355D4424E23A4430A3DA0F814926A42C">
    <w:name w:val="355D4424E23A4430A3DA0F814926A42C"/>
  </w:style>
  <w:style w:type="paragraph" w:customStyle="1" w:styleId="BD8E311A061F41D28AC6FA5C14E5FE99">
    <w:name w:val="BD8E311A061F41D28AC6FA5C14E5FE99"/>
  </w:style>
  <w:style w:type="paragraph" w:customStyle="1" w:styleId="63981D2C520A406B9287BA225448E9AC">
    <w:name w:val="63981D2C520A406B9287BA225448E9AC"/>
  </w:style>
  <w:style w:type="paragraph" w:customStyle="1" w:styleId="9E30CD66CDD74730A2AAAC244CF8ABB8">
    <w:name w:val="9E30CD66CDD74730A2AAAC244CF8ABB8"/>
  </w:style>
  <w:style w:type="paragraph" w:customStyle="1" w:styleId="8D00C1C160A748C6A740C7B7B2AD4AF2">
    <w:name w:val="8D00C1C160A748C6A740C7B7B2AD4AF2"/>
  </w:style>
  <w:style w:type="paragraph" w:customStyle="1" w:styleId="7FA9D6EBBA54446B914E2631545F60C9">
    <w:name w:val="7FA9D6EBBA54446B914E2631545F60C9"/>
  </w:style>
  <w:style w:type="paragraph" w:customStyle="1" w:styleId="C8764E830A084B7290FBEBAD8CCDC001">
    <w:name w:val="C8764E830A084B7290FBEBAD8CCDC001"/>
  </w:style>
  <w:style w:type="paragraph" w:customStyle="1" w:styleId="22BA17A7A7E44F4A826E8191AAC50DDA">
    <w:name w:val="22BA17A7A7E44F4A826E8191AAC50DDA"/>
  </w:style>
  <w:style w:type="paragraph" w:customStyle="1" w:styleId="E74834CAFA5C455195F207FCFC62F36F">
    <w:name w:val="E74834CAFA5C455195F207FCFC62F36F"/>
  </w:style>
  <w:style w:type="paragraph" w:customStyle="1" w:styleId="37476EB3D43C4A73B5FEED42DF8D8B0A">
    <w:name w:val="37476EB3D43C4A73B5FEED42DF8D8B0A"/>
  </w:style>
  <w:style w:type="paragraph" w:customStyle="1" w:styleId="18DACA33F6C34273A54215E8AF7F2CB2">
    <w:name w:val="18DACA33F6C34273A54215E8AF7F2CB2"/>
  </w:style>
  <w:style w:type="paragraph" w:customStyle="1" w:styleId="30CC4B6F52314D31A829FA391527ABB1">
    <w:name w:val="30CC4B6F52314D31A829FA391527ABB1"/>
  </w:style>
  <w:style w:type="paragraph" w:customStyle="1" w:styleId="C39D798E71574089BCF6EB10BB292522">
    <w:name w:val="C39D798E71574089BCF6EB10BB292522"/>
  </w:style>
  <w:style w:type="paragraph" w:customStyle="1" w:styleId="24BA70DE74214C778EC0533BF57CBB7D">
    <w:name w:val="24BA70DE74214C778EC0533BF57CBB7D"/>
  </w:style>
  <w:style w:type="paragraph" w:customStyle="1" w:styleId="3B254B91EBD94B13B889B9BC530EA45A">
    <w:name w:val="3B254B91EBD94B13B889B9BC530EA45A"/>
  </w:style>
  <w:style w:type="paragraph" w:customStyle="1" w:styleId="1BE6FE820A594CE58BBA5127E7C95302">
    <w:name w:val="1BE6FE820A594CE58BBA5127E7C95302"/>
  </w:style>
  <w:style w:type="paragraph" w:customStyle="1" w:styleId="9017126962DE42518A939FABAEAD2923">
    <w:name w:val="9017126962DE42518A939FABAEAD2923"/>
  </w:style>
  <w:style w:type="paragraph" w:customStyle="1" w:styleId="2B9AB16EF4D14F209206A6C70C672C77">
    <w:name w:val="2B9AB16EF4D14F209206A6C70C672C77"/>
  </w:style>
  <w:style w:type="paragraph" w:customStyle="1" w:styleId="7799D2DFC06C4C60BB3F905079017F73">
    <w:name w:val="7799D2DFC06C4C60BB3F905079017F73"/>
  </w:style>
  <w:style w:type="paragraph" w:customStyle="1" w:styleId="9BCEF2514A2744F7BB9C8A71C33D04BA">
    <w:name w:val="9BCEF2514A2744F7BB9C8A71C33D04BA"/>
  </w:style>
  <w:style w:type="paragraph" w:customStyle="1" w:styleId="B13E6BBCA6724066A13600FBBF6638CB">
    <w:name w:val="B13E6BBCA6724066A13600FBBF6638CB"/>
  </w:style>
  <w:style w:type="paragraph" w:customStyle="1" w:styleId="8F6DCAEF4F044596B2039388E14610DE">
    <w:name w:val="8F6DCAEF4F044596B2039388E14610DE"/>
  </w:style>
  <w:style w:type="paragraph" w:customStyle="1" w:styleId="D2EF772F7C6C49008CF88856B3B6A32D">
    <w:name w:val="D2EF772F7C6C49008CF88856B3B6A32D"/>
  </w:style>
  <w:style w:type="paragraph" w:customStyle="1" w:styleId="9AEA4700D58D4522BC64F85B835ED8A0">
    <w:name w:val="9AEA4700D58D4522BC64F85B835ED8A0"/>
  </w:style>
  <w:style w:type="paragraph" w:customStyle="1" w:styleId="75EBF5A113784421939A94C76077F52A">
    <w:name w:val="75EBF5A113784421939A94C76077F52A"/>
  </w:style>
  <w:style w:type="paragraph" w:customStyle="1" w:styleId="18B7FB3FDF54458AA9445364BCDCAE72">
    <w:name w:val="18B7FB3FDF54458AA9445364BCDCAE72"/>
  </w:style>
  <w:style w:type="paragraph" w:customStyle="1" w:styleId="7CD81B8C640E491B924DACEE7B8E2380">
    <w:name w:val="7CD81B8C640E491B924DACEE7B8E2380"/>
  </w:style>
  <w:style w:type="paragraph" w:customStyle="1" w:styleId="56AD129A119C493DB1AC6D202786F978">
    <w:name w:val="56AD129A119C493DB1AC6D202786F978"/>
  </w:style>
  <w:style w:type="paragraph" w:customStyle="1" w:styleId="59E35687A1F44533A62106F5FDA345A0">
    <w:name w:val="59E35687A1F44533A62106F5FDA345A0"/>
  </w:style>
  <w:style w:type="paragraph" w:customStyle="1" w:styleId="41DEA51827A54719BF336395AB726399">
    <w:name w:val="41DEA51827A54719BF336395AB726399"/>
  </w:style>
  <w:style w:type="paragraph" w:customStyle="1" w:styleId="FA367288A4044C5FA7A848B6FC45709D">
    <w:name w:val="FA367288A4044C5FA7A848B6FC45709D"/>
  </w:style>
  <w:style w:type="paragraph" w:customStyle="1" w:styleId="350CB91C298E446B98BEF8B2477421FB">
    <w:name w:val="350CB91C298E446B98BEF8B2477421FB"/>
  </w:style>
  <w:style w:type="paragraph" w:customStyle="1" w:styleId="AA92295981274D1C97DD1394E02725E3">
    <w:name w:val="AA92295981274D1C97DD1394E02725E3"/>
  </w:style>
  <w:style w:type="paragraph" w:customStyle="1" w:styleId="D344A1319D1D4CA5BEA66F8DCB996A95">
    <w:name w:val="D344A1319D1D4CA5BEA66F8DCB996A95"/>
  </w:style>
  <w:style w:type="paragraph" w:customStyle="1" w:styleId="8106260EE2864B8781A7C46E09C131F0">
    <w:name w:val="8106260EE2864B8781A7C46E09C131F0"/>
  </w:style>
  <w:style w:type="paragraph" w:customStyle="1" w:styleId="DC485409583849A0967C23648A441360">
    <w:name w:val="DC485409583849A0967C23648A441360"/>
  </w:style>
  <w:style w:type="paragraph" w:customStyle="1" w:styleId="6A7D61EAF8B64F858161895FEF146482">
    <w:name w:val="6A7D61EAF8B64F858161895FEF146482"/>
  </w:style>
  <w:style w:type="paragraph" w:customStyle="1" w:styleId="FA1FF69D0C474E6DA8DEC6152D055976">
    <w:name w:val="FA1FF69D0C474E6DA8DEC6152D055976"/>
  </w:style>
  <w:style w:type="paragraph" w:customStyle="1" w:styleId="2BD07A550C7146B5ABF5DB653FE3CC8F">
    <w:name w:val="2BD07A550C7146B5ABF5DB653FE3CC8F"/>
  </w:style>
  <w:style w:type="paragraph" w:customStyle="1" w:styleId="4C7F96EB0EC2443F81AADB772915D851">
    <w:name w:val="4C7F96EB0EC2443F81AADB772915D851"/>
  </w:style>
  <w:style w:type="paragraph" w:customStyle="1" w:styleId="4D8E9DB5E09E460A9F9133BF46386D2F">
    <w:name w:val="4D8E9DB5E09E460A9F9133BF46386D2F"/>
  </w:style>
  <w:style w:type="paragraph" w:customStyle="1" w:styleId="93A12DEBB4B1468096B141C7E794F576">
    <w:name w:val="93A12DEBB4B1468096B141C7E794F576"/>
  </w:style>
  <w:style w:type="paragraph" w:customStyle="1" w:styleId="E242F10019B240FE974376C4B3D35AC8">
    <w:name w:val="E242F10019B240FE974376C4B3D35AC8"/>
  </w:style>
  <w:style w:type="paragraph" w:customStyle="1" w:styleId="6306A278C6BC4B0B882C4BB7326BB8A7">
    <w:name w:val="6306A278C6BC4B0B882C4BB7326BB8A7"/>
  </w:style>
  <w:style w:type="paragraph" w:customStyle="1" w:styleId="454AAC2548DF4A02882C72217B84A8A8">
    <w:name w:val="454AAC2548DF4A02882C72217B84A8A8"/>
  </w:style>
  <w:style w:type="paragraph" w:customStyle="1" w:styleId="4579D940DBE0471C9C726236587AD985">
    <w:name w:val="4579D940DBE0471C9C726236587AD985"/>
  </w:style>
  <w:style w:type="paragraph" w:customStyle="1" w:styleId="96E29CD37E8B4B78986244377F144579">
    <w:name w:val="96E29CD37E8B4B78986244377F144579"/>
  </w:style>
  <w:style w:type="paragraph" w:customStyle="1" w:styleId="DAAD39D871F540F0960E7BF8F3790650">
    <w:name w:val="DAAD39D871F540F0960E7BF8F3790650"/>
  </w:style>
  <w:style w:type="paragraph" w:customStyle="1" w:styleId="66427101355743F78C06C1EC0B907B3F">
    <w:name w:val="66427101355743F78C06C1EC0B907B3F"/>
  </w:style>
  <w:style w:type="paragraph" w:customStyle="1" w:styleId="5331D12302CF4940B7D14D0F28AE3C2A">
    <w:name w:val="5331D12302CF4940B7D14D0F28AE3C2A"/>
  </w:style>
  <w:style w:type="paragraph" w:customStyle="1" w:styleId="1322A399B0424CCA8571FD962756F03B">
    <w:name w:val="1322A399B0424CCA8571FD962756F03B"/>
  </w:style>
  <w:style w:type="paragraph" w:customStyle="1" w:styleId="9CCBE28E18944C59BB549D3100AFCA7C">
    <w:name w:val="9CCBE28E18944C59BB549D3100AFCA7C"/>
  </w:style>
  <w:style w:type="paragraph" w:customStyle="1" w:styleId="B49EE02C94D543F1A304F9791BE707E0">
    <w:name w:val="B49EE02C94D543F1A304F9791BE707E0"/>
  </w:style>
  <w:style w:type="paragraph" w:customStyle="1" w:styleId="9E9E30FF0AF54E75970720F943534D7C">
    <w:name w:val="9E9E30FF0AF54E75970720F943534D7C"/>
  </w:style>
  <w:style w:type="paragraph" w:customStyle="1" w:styleId="6438A87D1DA24AF6AFDF99302D4444FA">
    <w:name w:val="6438A87D1DA24AF6AFDF99302D4444FA"/>
  </w:style>
  <w:style w:type="paragraph" w:customStyle="1" w:styleId="243002A991AC48ABA7226EEAA0EF9164">
    <w:name w:val="243002A991AC48ABA7226EEAA0EF9164"/>
  </w:style>
  <w:style w:type="paragraph" w:customStyle="1" w:styleId="816FA0C8C81343AB9EA7B06545A16BBF">
    <w:name w:val="816FA0C8C81343AB9EA7B06545A16BBF"/>
  </w:style>
  <w:style w:type="paragraph" w:customStyle="1" w:styleId="9704EDD5C8994E02A49447156CF87627">
    <w:name w:val="9704EDD5C8994E02A49447156CF87627"/>
  </w:style>
  <w:style w:type="paragraph" w:customStyle="1" w:styleId="2DD638F6390643ECA5513EC645FC2B1A">
    <w:name w:val="2DD638F6390643ECA5513EC645FC2B1A"/>
  </w:style>
  <w:style w:type="paragraph" w:customStyle="1" w:styleId="B60C0381630149CF8C5C0D324D6CC9FD">
    <w:name w:val="B60C0381630149CF8C5C0D324D6CC9FD"/>
  </w:style>
  <w:style w:type="paragraph" w:customStyle="1" w:styleId="6E8E462C6C75409DBF9DFD4C86138EDA">
    <w:name w:val="6E8E462C6C75409DBF9DFD4C86138EDA"/>
  </w:style>
  <w:style w:type="paragraph" w:customStyle="1" w:styleId="BC7DE79D208B476E915F2F2A64AD2DEB">
    <w:name w:val="BC7DE79D208B476E915F2F2A64AD2DEB"/>
  </w:style>
  <w:style w:type="paragraph" w:customStyle="1" w:styleId="2538C25BCCF9401A804A9C30502A0931">
    <w:name w:val="2538C25BCCF9401A804A9C30502A0931"/>
  </w:style>
  <w:style w:type="paragraph" w:customStyle="1" w:styleId="BA97117551EB4A2E9B03781DD4BDDEB3">
    <w:name w:val="BA97117551EB4A2E9B03781DD4BDDEB3"/>
  </w:style>
  <w:style w:type="paragraph" w:customStyle="1" w:styleId="27BF113A60CA479C96C2E4FEE16F8FBC">
    <w:name w:val="27BF113A60CA479C96C2E4FEE16F8FBC"/>
  </w:style>
  <w:style w:type="paragraph" w:customStyle="1" w:styleId="7F7745B031C64FA598BF6B8CA9AFC095">
    <w:name w:val="7F7745B031C64FA598BF6B8CA9AFC095"/>
  </w:style>
  <w:style w:type="paragraph" w:customStyle="1" w:styleId="0E252F29AA4E463A99A13CC0D0455ADA">
    <w:name w:val="0E252F29AA4E463A99A13CC0D0455ADA"/>
  </w:style>
  <w:style w:type="paragraph" w:customStyle="1" w:styleId="CCB0C20836BF480A9F72C914E39705BC">
    <w:name w:val="CCB0C20836BF480A9F72C914E39705BC"/>
  </w:style>
  <w:style w:type="paragraph" w:customStyle="1" w:styleId="E4898CE1C8A844A7A0D7CFB493847EB5">
    <w:name w:val="E4898CE1C8A844A7A0D7CFB493847EB5"/>
  </w:style>
  <w:style w:type="paragraph" w:customStyle="1" w:styleId="74761A4324414E6CA6320E7B9D407031">
    <w:name w:val="74761A4324414E6CA6320E7B9D407031"/>
  </w:style>
  <w:style w:type="paragraph" w:customStyle="1" w:styleId="246A1A5164B74A3CBC8C04E93DCBEAA9">
    <w:name w:val="246A1A5164B74A3CBC8C04E93DCBEAA9"/>
  </w:style>
  <w:style w:type="paragraph" w:customStyle="1" w:styleId="A3D113B31FEF4B8AB5FA854BDE3EF68E">
    <w:name w:val="A3D113B31FEF4B8AB5FA854BDE3EF68E"/>
  </w:style>
  <w:style w:type="paragraph" w:customStyle="1" w:styleId="DA9D15CD58AA4D90A7FAE581D5D6C3CD">
    <w:name w:val="DA9D15CD58AA4D90A7FAE581D5D6C3CD"/>
  </w:style>
  <w:style w:type="paragraph" w:customStyle="1" w:styleId="CBBE68BD4DCA401F9E7A061196BA6B1E">
    <w:name w:val="CBBE68BD4DCA401F9E7A061196BA6B1E"/>
  </w:style>
  <w:style w:type="paragraph" w:customStyle="1" w:styleId="1688701B77DB4CD283409E10E10C75E8">
    <w:name w:val="1688701B77DB4CD283409E10E10C75E8"/>
  </w:style>
  <w:style w:type="paragraph" w:customStyle="1" w:styleId="2F978C4EA8314A37A2715C5DE772701D">
    <w:name w:val="2F978C4EA8314A37A2715C5DE772701D"/>
  </w:style>
  <w:style w:type="paragraph" w:customStyle="1" w:styleId="B12837473A6C40A38846FDB390EEE1E6">
    <w:name w:val="B12837473A6C40A38846FDB390EEE1E6"/>
  </w:style>
  <w:style w:type="paragraph" w:customStyle="1" w:styleId="B299544DA26C47B7B50F1D678AA0BE9A">
    <w:name w:val="B299544DA26C47B7B50F1D678AA0BE9A"/>
  </w:style>
  <w:style w:type="paragraph" w:customStyle="1" w:styleId="878B309F4F0A4067B2F0C8B37CE9A92F">
    <w:name w:val="878B309F4F0A4067B2F0C8B37CE9A92F"/>
  </w:style>
  <w:style w:type="paragraph" w:customStyle="1" w:styleId="08BCE12228A6481396DC85647F4300A7">
    <w:name w:val="08BCE12228A6481396DC85647F4300A7"/>
  </w:style>
  <w:style w:type="paragraph" w:customStyle="1" w:styleId="D6B9753783F2460AB449351C19936CBF">
    <w:name w:val="D6B9753783F2460AB449351C19936CBF"/>
  </w:style>
  <w:style w:type="paragraph" w:customStyle="1" w:styleId="051C14330D464C6CBC6AEA4E20B600CB">
    <w:name w:val="051C14330D464C6CBC6AEA4E20B600CB"/>
  </w:style>
  <w:style w:type="paragraph" w:customStyle="1" w:styleId="374A5B00116643BC8AFB9B5E0CC6F182">
    <w:name w:val="374A5B00116643BC8AFB9B5E0CC6F182"/>
  </w:style>
  <w:style w:type="paragraph" w:customStyle="1" w:styleId="9AF7CEFD585141868DE60F25494A6423">
    <w:name w:val="9AF7CEFD585141868DE60F25494A6423"/>
  </w:style>
  <w:style w:type="paragraph" w:customStyle="1" w:styleId="0DB21AA84A394480BDDB6FB4FA9F927A">
    <w:name w:val="0DB21AA84A394480BDDB6FB4FA9F927A"/>
  </w:style>
  <w:style w:type="paragraph" w:customStyle="1" w:styleId="57211D58334D4E8595E784157F10D68C">
    <w:name w:val="57211D58334D4E8595E784157F10D68C"/>
  </w:style>
  <w:style w:type="paragraph" w:customStyle="1" w:styleId="699573EED0514F67840640CDAF8BC2C6">
    <w:name w:val="699573EED0514F67840640CDAF8BC2C6"/>
  </w:style>
  <w:style w:type="paragraph" w:customStyle="1" w:styleId="B7119E58B8DA4B6D9F8785BFFAFAF87E">
    <w:name w:val="B7119E58B8DA4B6D9F8785BFFAFAF87E"/>
  </w:style>
  <w:style w:type="paragraph" w:customStyle="1" w:styleId="3D2BB8AE80654893AE2534B288320F07">
    <w:name w:val="3D2BB8AE80654893AE2534B288320F07"/>
  </w:style>
  <w:style w:type="paragraph" w:customStyle="1" w:styleId="9FAC481BCA464D6CB4B438711BFFBB0C">
    <w:name w:val="9FAC481BCA464D6CB4B438711BFFBB0C"/>
  </w:style>
  <w:style w:type="paragraph" w:customStyle="1" w:styleId="341499779FE64764B89A498CBEE74B7C">
    <w:name w:val="341499779FE64764B89A498CBEE74B7C"/>
  </w:style>
  <w:style w:type="paragraph" w:customStyle="1" w:styleId="FCF0FD1995C045569FEAB31429F98DA1">
    <w:name w:val="FCF0FD1995C045569FEAB31429F98DA1"/>
  </w:style>
  <w:style w:type="paragraph" w:customStyle="1" w:styleId="F343D4E8155D41AD973BB1EB018CEC23">
    <w:name w:val="F343D4E8155D41AD973BB1EB018CEC23"/>
  </w:style>
  <w:style w:type="paragraph" w:customStyle="1" w:styleId="A667CE5FD8EA4386AA3FC5312EF8AE99">
    <w:name w:val="A667CE5FD8EA4386AA3FC5312EF8AE99"/>
  </w:style>
  <w:style w:type="paragraph" w:customStyle="1" w:styleId="176679BEDB6146869E0E4636F483FDE7">
    <w:name w:val="176679BEDB6146869E0E4636F483FDE7"/>
  </w:style>
  <w:style w:type="paragraph" w:customStyle="1" w:styleId="0796734915B84368937582B8FF001781">
    <w:name w:val="0796734915B84368937582B8FF001781"/>
  </w:style>
  <w:style w:type="paragraph" w:customStyle="1" w:styleId="73D453392FCF481A9CC8EAF1783C515B">
    <w:name w:val="73D453392FCF481A9CC8EAF1783C515B"/>
  </w:style>
  <w:style w:type="paragraph" w:customStyle="1" w:styleId="5AA15942A1F1413997E0AC02EF88E830">
    <w:name w:val="5AA15942A1F1413997E0AC02EF88E830"/>
  </w:style>
  <w:style w:type="paragraph" w:customStyle="1" w:styleId="4E258BC0D171497995990622547885A4">
    <w:name w:val="4E258BC0D171497995990622547885A4"/>
  </w:style>
  <w:style w:type="paragraph" w:customStyle="1" w:styleId="D40C3E1C50CB4539BAE25483FC08D9D5">
    <w:name w:val="D40C3E1C50CB4539BAE25483FC08D9D5"/>
  </w:style>
  <w:style w:type="paragraph" w:customStyle="1" w:styleId="260E8C2ECBA04012B2FFC3F76FDB88B1">
    <w:name w:val="260E8C2ECBA04012B2FFC3F76FDB88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FC8A1B8C3D9543B402AE1BA7E15FB9" ma:contentTypeVersion="25" ma:contentTypeDescription="Ein neues Dokument erstellen." ma:contentTypeScope="" ma:versionID="d2b1411b844582c53cd539901b7a60f7">
  <xsd:schema xmlns:xsd="http://www.w3.org/2001/XMLSchema" xmlns:xs="http://www.w3.org/2001/XMLSchema" xmlns:p="http://schemas.microsoft.com/office/2006/metadata/properties" xmlns:ns2="de08f2b4-f8f7-4333-8228-893bfa7aab1b" xmlns:ns3="bd632903-6938-4d88-b5f1-9ce2e67909dc" xmlns:ns4="http://schemas.yourtime-solutions.com/yourMAIL/v1" targetNamespace="http://schemas.microsoft.com/office/2006/metadata/properties" ma:root="true" ma:fieldsID="c5bf9bf13d4020f67ba316735870704d" ns2:_="" ns3:_="" ns4:_="">
    <xsd:import namespace="de08f2b4-f8f7-4333-8228-893bfa7aab1b"/>
    <xsd:import namespace="bd632903-6938-4d88-b5f1-9ce2e67909dc"/>
    <xsd:import namespace="http://schemas.yourtime-solutions.com/yourMAIL/v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4:yM_Subject" minOccurs="0"/>
                <xsd:element ref="ns4:yM_FromName" minOccurs="0"/>
                <xsd:element ref="ns4:yM_FromAddress" minOccurs="0"/>
                <xsd:element ref="ns4:yM_ToName" minOccurs="0"/>
                <xsd:element ref="ns4:yM_ToAddress" minOccurs="0"/>
                <xsd:element ref="ns4:yM_CcName" minOccurs="0"/>
                <xsd:element ref="ns4:yM_CcAddress" minOccurs="0"/>
                <xsd:element ref="ns4:yM_AttachmentNames" minOccurs="0"/>
                <xsd:element ref="ns4:yM_Body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8f2b4-f8f7-4333-8228-893bfa7aab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999ab50c-7ef9-4b43-9e4a-8f25e37e22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632903-6938-4d88-b5f1-9ce2e67909d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87c8368-56de-442f-860c-f7146e334503}" ma:internalName="TaxCatchAll" ma:showField="CatchAllData" ma:web="bd632903-6938-4d88-b5f1-9ce2e67909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yourtime-solutions.com/yourMAIL/v1" elementFormDefault="qualified">
    <xsd:import namespace="http://schemas.microsoft.com/office/2006/documentManagement/types"/>
    <xsd:import namespace="http://schemas.microsoft.com/office/infopath/2007/PartnerControls"/>
    <xsd:element name="yM_Subject" ma:index="23" nillable="true" ma:displayName="Subject" ma:internalName="yM_Subject">
      <xsd:simpleType>
        <xsd:restriction base="dms:Text"/>
      </xsd:simpleType>
    </xsd:element>
    <xsd:element name="yM_FromName" ma:index="24" nillable="true" ma:displayName="From Name" ma:internalName="yM_FromName">
      <xsd:simpleType>
        <xsd:restriction base="dms:Text"/>
      </xsd:simpleType>
    </xsd:element>
    <xsd:element name="yM_FromAddress" ma:index="25" nillable="true" ma:displayName="From Address" ma:internalName="yM_FromAddress">
      <xsd:simpleType>
        <xsd:restriction base="dms:Text"/>
      </xsd:simpleType>
    </xsd:element>
    <xsd:element name="yM_ToName" ma:index="26" nillable="true" ma:displayName="To Name" ma:internalName="yM_ToName">
      <xsd:simpleType>
        <xsd:restriction base="dms:Note">
          <xsd:maxLength value="255"/>
        </xsd:restriction>
      </xsd:simpleType>
    </xsd:element>
    <xsd:element name="yM_ToAddress" ma:index="27" nillable="true" ma:displayName="To Address" ma:internalName="yM_ToAddress">
      <xsd:simpleType>
        <xsd:restriction base="dms:Note">
          <xsd:maxLength value="255"/>
        </xsd:restriction>
      </xsd:simpleType>
    </xsd:element>
    <xsd:element name="yM_CcName" ma:index="28" nillable="true" ma:displayName="Cc Name" ma:internalName="yM_CcName">
      <xsd:simpleType>
        <xsd:restriction base="dms:Note">
          <xsd:maxLength value="255"/>
        </xsd:restriction>
      </xsd:simpleType>
    </xsd:element>
    <xsd:element name="yM_CcAddress" ma:index="29" nillable="true" ma:displayName="Cc Address" ma:internalName="yM_CcAddress">
      <xsd:simpleType>
        <xsd:restriction base="dms:Note">
          <xsd:maxLength value="255"/>
        </xsd:restriction>
      </xsd:simpleType>
    </xsd:element>
    <xsd:element name="yM_AttachmentNames" ma:index="30" nillable="true" ma:displayName="Attachments" ma:internalName="yM_AttachmentNames">
      <xsd:simpleType>
        <xsd:restriction base="dms:Note">
          <xsd:maxLength value="255"/>
        </xsd:restriction>
      </xsd:simpleType>
    </xsd:element>
    <xsd:element name="yM_Body" ma:index="31" nillable="true" ma:displayName="E-Mail Body" ma:internalName="yM_Bod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e08f2b4-f8f7-4333-8228-893bfa7aab1b" xsi:nil="true"/>
    <lcf76f155ced4ddcb4097134ff3c332f xmlns="de08f2b4-f8f7-4333-8228-893bfa7aab1b">
      <Terms xmlns="http://schemas.microsoft.com/office/infopath/2007/PartnerControls"/>
    </lcf76f155ced4ddcb4097134ff3c332f>
    <yM_ToName xmlns="http://schemas.yourtime-solutions.com/yourMAIL/v1" xsi:nil="true"/>
    <yM_Subject xmlns="http://schemas.yourtime-solutions.com/yourMAIL/v1" xsi:nil="true"/>
    <yM_CcAddress xmlns="http://schemas.yourtime-solutions.com/yourMAIL/v1" xsi:nil="true"/>
    <yM_AttachmentNames xmlns="http://schemas.yourtime-solutions.com/yourMAIL/v1" xsi:nil="true"/>
    <yM_Body xmlns="http://schemas.yourtime-solutions.com/yourMAIL/v1" xsi:nil="true"/>
    <yM_ToAddress xmlns="http://schemas.yourtime-solutions.com/yourMAIL/v1" xsi:nil="true"/>
    <TaxCatchAll xmlns="bd632903-6938-4d88-b5f1-9ce2e67909dc" xsi:nil="true"/>
    <yM_CcName xmlns="http://schemas.yourtime-solutions.com/yourMAIL/v1" xsi:nil="true"/>
    <yM_FromName xmlns="http://schemas.yourtime-solutions.com/yourMAIL/v1" xsi:nil="true"/>
    <yM_FromAddress xmlns="http://schemas.yourtime-solutions.com/yourMAIL/v1" xsi:nil="true"/>
  </documentManagement>
</p:properties>
</file>

<file path=customXml/itemProps1.xml><?xml version="1.0" encoding="utf-8"?>
<ds:datastoreItem xmlns:ds="http://schemas.openxmlformats.org/officeDocument/2006/customXml" ds:itemID="{A0B1863D-4AA3-42BE-BAD9-62882B803B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6FC8D6-A0E0-4C43-8AEB-6B82D31D0C2F}"/>
</file>

<file path=customXml/itemProps3.xml><?xml version="1.0" encoding="utf-8"?>
<ds:datastoreItem xmlns:ds="http://schemas.openxmlformats.org/officeDocument/2006/customXml" ds:itemID="{8F0F15AA-7D4B-49E1-81D5-986DAB94C15B}"/>
</file>

<file path=customXml/itemProps4.xml><?xml version="1.0" encoding="utf-8"?>
<ds:datastoreItem xmlns:ds="http://schemas.openxmlformats.org/officeDocument/2006/customXml" ds:itemID="{C0FED78A-4429-4CEE-920E-884C2A9DE370}"/>
</file>

<file path=docProps/app.xml><?xml version="1.0" encoding="utf-8"?>
<Properties xmlns="http://schemas.openxmlformats.org/officeDocument/2006/extended-properties" xmlns:vt="http://schemas.openxmlformats.org/officeDocument/2006/docPropsVTypes">
  <Template>F3 Betriebliche Auskunft Teil C (Personal).dotx</Template>
  <TotalTime>0</TotalTime>
  <Pages>2</Pages>
  <Words>875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Blanko Vorlage</vt:lpstr>
    </vt:vector>
  </TitlesOfParts>
  <Company>Kempen Ingenieurgesellschaft</Company>
  <LinksUpToDate>false</LinksUpToDate>
  <CharactersWithSpaces>6379</CharactersWithSpaces>
  <SharedDoc>false</SharedDoc>
  <HLinks>
    <vt:vector size="186" baseType="variant">
      <vt:variant>
        <vt:i4>6094954</vt:i4>
      </vt:variant>
      <vt:variant>
        <vt:i4>-1</vt:i4>
      </vt:variant>
      <vt:variant>
        <vt:i4>1093</vt:i4>
      </vt:variant>
      <vt:variant>
        <vt:i4>1</vt:i4>
      </vt:variant>
      <vt:variant>
        <vt:lpwstr>..\Personal-Organisation\Das Team\Krause_Hans_Jürgen\Foto\Krause_Hans_Jürgen_090616_300dpi.jpg</vt:lpwstr>
      </vt:variant>
      <vt:variant>
        <vt:lpwstr/>
      </vt:variant>
      <vt:variant>
        <vt:i4>3014697</vt:i4>
      </vt:variant>
      <vt:variant>
        <vt:i4>-1</vt:i4>
      </vt:variant>
      <vt:variant>
        <vt:i4>1094</vt:i4>
      </vt:variant>
      <vt:variant>
        <vt:i4>1</vt:i4>
      </vt:variant>
      <vt:variant>
        <vt:lpwstr>..\Personal-Organisation\Das Team\Esselborn_Gerd\Foto\Esselborn_Gerd_300dpi.jpg</vt:lpwstr>
      </vt:variant>
      <vt:variant>
        <vt:lpwstr/>
      </vt:variant>
      <vt:variant>
        <vt:i4>11403411</vt:i4>
      </vt:variant>
      <vt:variant>
        <vt:i4>-1</vt:i4>
      </vt:variant>
      <vt:variant>
        <vt:i4>1096</vt:i4>
      </vt:variant>
      <vt:variant>
        <vt:i4>1</vt:i4>
      </vt:variant>
      <vt:variant>
        <vt:lpwstr>J:\VOF\§ 12 VOF\§ 12 (1) VOF_Anlagen\Haftpflicht_Zurich_090625.jpg</vt:lpwstr>
      </vt:variant>
      <vt:variant>
        <vt:lpwstr/>
      </vt:variant>
      <vt:variant>
        <vt:i4>6094954</vt:i4>
      </vt:variant>
      <vt:variant>
        <vt:i4>-1</vt:i4>
      </vt:variant>
      <vt:variant>
        <vt:i4>1109</vt:i4>
      </vt:variant>
      <vt:variant>
        <vt:i4>1</vt:i4>
      </vt:variant>
      <vt:variant>
        <vt:lpwstr>..\Personal-Organisation\Das Team\Krause_Hans_Jürgen\Foto\Krause_Hans_Jürgen_090616_300dpi.jpg</vt:lpwstr>
      </vt:variant>
      <vt:variant>
        <vt:lpwstr/>
      </vt:variant>
      <vt:variant>
        <vt:i4>7798896</vt:i4>
      </vt:variant>
      <vt:variant>
        <vt:i4>-1</vt:i4>
      </vt:variant>
      <vt:variant>
        <vt:i4>1110</vt:i4>
      </vt:variant>
      <vt:variant>
        <vt:i4>1</vt:i4>
      </vt:variant>
      <vt:variant>
        <vt:lpwstr>..\Personal-Organisation\Das Team\Kempen_Thomas\Foto\Kempen_Thomas_300dpi.jpg</vt:lpwstr>
      </vt:variant>
      <vt:variant>
        <vt:lpwstr/>
      </vt:variant>
      <vt:variant>
        <vt:i4>7012527</vt:i4>
      </vt:variant>
      <vt:variant>
        <vt:i4>-1</vt:i4>
      </vt:variant>
      <vt:variant>
        <vt:i4>1127</vt:i4>
      </vt:variant>
      <vt:variant>
        <vt:i4>1</vt:i4>
      </vt:variant>
      <vt:variant>
        <vt:lpwstr>§ 13 VOF\§ 13 (2) a VOF_Anlagen_gültig bis 09_09_Seite_3.jpg</vt:lpwstr>
      </vt:variant>
      <vt:variant>
        <vt:lpwstr/>
      </vt:variant>
      <vt:variant>
        <vt:i4>5767173</vt:i4>
      </vt:variant>
      <vt:variant>
        <vt:i4>-1</vt:i4>
      </vt:variant>
      <vt:variant>
        <vt:i4>1144</vt:i4>
      </vt:variant>
      <vt:variant>
        <vt:i4>1</vt:i4>
      </vt:variant>
      <vt:variant>
        <vt:lpwstr>..\Personal-Organisation\Das Team\Krause_Hans_Jürgen\Urkunden\Führungszeugnis_090504.jpg</vt:lpwstr>
      </vt:variant>
      <vt:variant>
        <vt:lpwstr/>
      </vt:variant>
      <vt:variant>
        <vt:i4>8126607</vt:i4>
      </vt:variant>
      <vt:variant>
        <vt:i4>-1</vt:i4>
      </vt:variant>
      <vt:variant>
        <vt:i4>1146</vt:i4>
      </vt:variant>
      <vt:variant>
        <vt:i4>1</vt:i4>
      </vt:variant>
      <vt:variant>
        <vt:lpwstr>..\Personal-Organisation\Das Team\Kempen_Thomas\Urkunden\Führungszeugnis_090217.jpg</vt:lpwstr>
      </vt:variant>
      <vt:variant>
        <vt:lpwstr/>
      </vt:variant>
      <vt:variant>
        <vt:i4>9502787</vt:i4>
      </vt:variant>
      <vt:variant>
        <vt:i4>-1</vt:i4>
      </vt:variant>
      <vt:variant>
        <vt:i4>1201</vt:i4>
      </vt:variant>
      <vt:variant>
        <vt:i4>1</vt:i4>
      </vt:variant>
      <vt:variant>
        <vt:lpwstr>V:\Marketing\Prospekt_Bilder\Projektfotos\Köln, Herzzentrum_2002-119\chart_JS11-12.jpg</vt:lpwstr>
      </vt:variant>
      <vt:variant>
        <vt:lpwstr/>
      </vt:variant>
      <vt:variant>
        <vt:i4>10092609</vt:i4>
      </vt:variant>
      <vt:variant>
        <vt:i4>-1</vt:i4>
      </vt:variant>
      <vt:variant>
        <vt:i4>1202</vt:i4>
      </vt:variant>
      <vt:variant>
        <vt:i4>1</vt:i4>
      </vt:variant>
      <vt:variant>
        <vt:lpwstr>V:\Marketing\Prospekt_Bilder\Projektfotos\Köln, Herzzentrum_2002-119\chart_JS11-39.jpg</vt:lpwstr>
      </vt:variant>
      <vt:variant>
        <vt:lpwstr/>
      </vt:variant>
      <vt:variant>
        <vt:i4>9568322</vt:i4>
      </vt:variant>
      <vt:variant>
        <vt:i4>-1</vt:i4>
      </vt:variant>
      <vt:variant>
        <vt:i4>1203</vt:i4>
      </vt:variant>
      <vt:variant>
        <vt:i4>1</vt:i4>
      </vt:variant>
      <vt:variant>
        <vt:lpwstr>V:\Marketing\Prospekt_Bilder\Projektfotos\Köln, Herzzentrum_2002-119\chart_JS11-01.jpg</vt:lpwstr>
      </vt:variant>
      <vt:variant>
        <vt:lpwstr/>
      </vt:variant>
      <vt:variant>
        <vt:i4>10158146</vt:i4>
      </vt:variant>
      <vt:variant>
        <vt:i4>-1</vt:i4>
      </vt:variant>
      <vt:variant>
        <vt:i4>1204</vt:i4>
      </vt:variant>
      <vt:variant>
        <vt:i4>1</vt:i4>
      </vt:variant>
      <vt:variant>
        <vt:lpwstr>V:\Marketing\Prospekt_Bilder\Projektfotos\Köln, Herzzentrum_2002-119\chart_JS11-08.jpg</vt:lpwstr>
      </vt:variant>
      <vt:variant>
        <vt:lpwstr/>
      </vt:variant>
      <vt:variant>
        <vt:i4>9568348</vt:i4>
      </vt:variant>
      <vt:variant>
        <vt:i4>-1</vt:i4>
      </vt:variant>
      <vt:variant>
        <vt:i4>1206</vt:i4>
      </vt:variant>
      <vt:variant>
        <vt:i4>1</vt:i4>
      </vt:variant>
      <vt:variant>
        <vt:lpwstr>..\Projektbescheinigungen\jpg\Köln, Herzzentrum_070411.jpg</vt:lpwstr>
      </vt:variant>
      <vt:variant>
        <vt:lpwstr/>
      </vt:variant>
      <vt:variant>
        <vt:i4>11206890</vt:i4>
      </vt:variant>
      <vt:variant>
        <vt:i4>-1</vt:i4>
      </vt:variant>
      <vt:variant>
        <vt:i4>1207</vt:i4>
      </vt:variant>
      <vt:variant>
        <vt:i4>1</vt:i4>
      </vt:variant>
      <vt:variant>
        <vt:lpwstr>§ 11 VOF\§ 11 VOF_Anlagen\Konkursgericht_090908.jpg</vt:lpwstr>
      </vt:variant>
      <vt:variant>
        <vt:lpwstr/>
      </vt:variant>
      <vt:variant>
        <vt:i4>9044108</vt:i4>
      </vt:variant>
      <vt:variant>
        <vt:i4>-1</vt:i4>
      </vt:variant>
      <vt:variant>
        <vt:i4>1208</vt:i4>
      </vt:variant>
      <vt:variant>
        <vt:i4>1</vt:i4>
      </vt:variant>
      <vt:variant>
        <vt:lpwstr>§ 11 VOF\§ 11 VOF_Anlagen\Finanzamt_090908_Seite_1.jpg</vt:lpwstr>
      </vt:variant>
      <vt:variant>
        <vt:lpwstr/>
      </vt:variant>
      <vt:variant>
        <vt:i4>8978572</vt:i4>
      </vt:variant>
      <vt:variant>
        <vt:i4>-1</vt:i4>
      </vt:variant>
      <vt:variant>
        <vt:i4>1209</vt:i4>
      </vt:variant>
      <vt:variant>
        <vt:i4>1</vt:i4>
      </vt:variant>
      <vt:variant>
        <vt:lpwstr>§ 11 VOF\§ 11 VOF_Anlagen\Finanzamt_090908_Seite_2.jpg</vt:lpwstr>
      </vt:variant>
      <vt:variant>
        <vt:lpwstr/>
      </vt:variant>
      <vt:variant>
        <vt:i4>12124415</vt:i4>
      </vt:variant>
      <vt:variant>
        <vt:i4>-1</vt:i4>
      </vt:variant>
      <vt:variant>
        <vt:i4>1210</vt:i4>
      </vt:variant>
      <vt:variant>
        <vt:i4>1</vt:i4>
      </vt:variant>
      <vt:variant>
        <vt:lpwstr>§ 11 VOF\§ 11 VOF_Anlagen\VBG_090908.jpg</vt:lpwstr>
      </vt:variant>
      <vt:variant>
        <vt:lpwstr/>
      </vt:variant>
      <vt:variant>
        <vt:i4>11796708</vt:i4>
      </vt:variant>
      <vt:variant>
        <vt:i4>-1</vt:i4>
      </vt:variant>
      <vt:variant>
        <vt:i4>1211</vt:i4>
      </vt:variant>
      <vt:variant>
        <vt:i4>1</vt:i4>
      </vt:variant>
      <vt:variant>
        <vt:lpwstr>§ 11 VOF\§ 11 VOF_Anlagen\AOK_090908.jpg</vt:lpwstr>
      </vt:variant>
      <vt:variant>
        <vt:lpwstr/>
      </vt:variant>
      <vt:variant>
        <vt:i4>10551544</vt:i4>
      </vt:variant>
      <vt:variant>
        <vt:i4>-1</vt:i4>
      </vt:variant>
      <vt:variant>
        <vt:i4>1212</vt:i4>
      </vt:variant>
      <vt:variant>
        <vt:i4>1</vt:i4>
      </vt:variant>
      <vt:variant>
        <vt:lpwstr>§ 11 VOF\§ 11 VOF_Anlagen\Barmer_090908.jpg</vt:lpwstr>
      </vt:variant>
      <vt:variant>
        <vt:lpwstr/>
      </vt:variant>
      <vt:variant>
        <vt:i4>11796729</vt:i4>
      </vt:variant>
      <vt:variant>
        <vt:i4>-1</vt:i4>
      </vt:variant>
      <vt:variant>
        <vt:i4>1213</vt:i4>
      </vt:variant>
      <vt:variant>
        <vt:i4>1</vt:i4>
      </vt:variant>
      <vt:variant>
        <vt:lpwstr>§ 11 VOF\§ 11 VOF_Anlagen\TK_090908.jpg</vt:lpwstr>
      </vt:variant>
      <vt:variant>
        <vt:lpwstr/>
      </vt:variant>
      <vt:variant>
        <vt:i4>15794318</vt:i4>
      </vt:variant>
      <vt:variant>
        <vt:i4>-1</vt:i4>
      </vt:variant>
      <vt:variant>
        <vt:i4>1214</vt:i4>
      </vt:variant>
      <vt:variant>
        <vt:i4>1</vt:i4>
      </vt:variant>
      <vt:variant>
        <vt:lpwstr>§ 12 VOF\§ 12 (1) VOF_Anlagen\SK_AC_090908-2.jpg</vt:lpwstr>
      </vt:variant>
      <vt:variant>
        <vt:lpwstr/>
      </vt:variant>
      <vt:variant>
        <vt:i4>12976316</vt:i4>
      </vt:variant>
      <vt:variant>
        <vt:i4>-1</vt:i4>
      </vt:variant>
      <vt:variant>
        <vt:i4>1215</vt:i4>
      </vt:variant>
      <vt:variant>
        <vt:i4>1</vt:i4>
      </vt:variant>
      <vt:variant>
        <vt:lpwstr>§ 12 VOF\§ 12 (1) VOF_Anlagen\Steuerberater_HSP_090908-1.jpg</vt:lpwstr>
      </vt:variant>
      <vt:variant>
        <vt:lpwstr/>
      </vt:variant>
      <vt:variant>
        <vt:i4>12910780</vt:i4>
      </vt:variant>
      <vt:variant>
        <vt:i4>-1</vt:i4>
      </vt:variant>
      <vt:variant>
        <vt:i4>1216</vt:i4>
      </vt:variant>
      <vt:variant>
        <vt:i4>1</vt:i4>
      </vt:variant>
      <vt:variant>
        <vt:lpwstr>§ 12 VOF\§ 12 (1) VOF_Anlagen\Steuerberater_HSP_090908-2.jpg</vt:lpwstr>
      </vt:variant>
      <vt:variant>
        <vt:lpwstr/>
      </vt:variant>
      <vt:variant>
        <vt:i4>11665519</vt:i4>
      </vt:variant>
      <vt:variant>
        <vt:i4>-1</vt:i4>
      </vt:variant>
      <vt:variant>
        <vt:i4>1218</vt:i4>
      </vt:variant>
      <vt:variant>
        <vt:i4>1</vt:i4>
      </vt:variant>
      <vt:variant>
        <vt:lpwstr>..\Personal-Organisation\Das Team\Krause_Hans_Jürgen\Urkunden\IKBau_NRW_HJK_090908.jpg</vt:lpwstr>
      </vt:variant>
      <vt:variant>
        <vt:lpwstr/>
      </vt:variant>
      <vt:variant>
        <vt:i4>393315</vt:i4>
      </vt:variant>
      <vt:variant>
        <vt:i4>-1</vt:i4>
      </vt:variant>
      <vt:variant>
        <vt:i4>1219</vt:i4>
      </vt:variant>
      <vt:variant>
        <vt:i4>1</vt:i4>
      </vt:variant>
      <vt:variant>
        <vt:lpwstr>§ 13 VOF\Material\Anlagen § 13 (2) a VOF\Baukammer_Berlin_090908.jpg</vt:lpwstr>
      </vt:variant>
      <vt:variant>
        <vt:lpwstr/>
      </vt:variant>
      <vt:variant>
        <vt:i4>6553603</vt:i4>
      </vt:variant>
      <vt:variant>
        <vt:i4>-1</vt:i4>
      </vt:variant>
      <vt:variant>
        <vt:i4>1220</vt:i4>
      </vt:variant>
      <vt:variant>
        <vt:i4>1</vt:i4>
      </vt:variant>
      <vt:variant>
        <vt:lpwstr>..\Personal-Organisation\Das Team\Kempen_Thomas\Urkunden\IKBau_NRW_TK_090908.jpg</vt:lpwstr>
      </vt:variant>
      <vt:variant>
        <vt:lpwstr/>
      </vt:variant>
      <vt:variant>
        <vt:i4>2424944</vt:i4>
      </vt:variant>
      <vt:variant>
        <vt:i4>-1</vt:i4>
      </vt:variant>
      <vt:variant>
        <vt:i4>2072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2084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2088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2092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2131</vt:i4>
      </vt:variant>
      <vt:variant>
        <vt:i4>1</vt:i4>
      </vt:variant>
      <vt:variant>
        <vt:lpwstr>Logo_KKI_rechts_Pantone_RGB.jpg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Blanko Vorlage</dc:title>
  <dc:creator>Student SiGeKo</dc:creator>
  <cp:lastModifiedBy>Elmar Breuer</cp:lastModifiedBy>
  <cp:revision>2</cp:revision>
  <cp:lastPrinted>2020-04-27T07:13:00Z</cp:lastPrinted>
  <dcterms:created xsi:type="dcterms:W3CDTF">2023-05-04T07:58:00Z</dcterms:created>
  <dcterms:modified xsi:type="dcterms:W3CDTF">2025-07-07T10:28:00Z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0x01010011FC8A1B8C3D9543B402AE1BA7E15FB9</vt:lpwstr>
  </property>
</Properties>
</file>